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B9F38" w14:textId="77777777" w:rsidR="00EF774F" w:rsidRPr="00EF774F" w:rsidRDefault="00997F14" w:rsidP="00EF774F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C9251D">
        <w:rPr>
          <w:rFonts w:ascii="Corbel" w:hAnsi="Corbel"/>
          <w:bCs/>
          <w:sz w:val="24"/>
          <w:szCs w:val="24"/>
        </w:rPr>
        <w:t xml:space="preserve">   </w:t>
      </w:r>
      <w:r w:rsidR="00CD6897" w:rsidRPr="00C9251D">
        <w:rPr>
          <w:rFonts w:ascii="Corbel" w:hAnsi="Corbel"/>
          <w:bCs/>
          <w:sz w:val="24"/>
          <w:szCs w:val="24"/>
        </w:rPr>
        <w:tab/>
      </w:r>
      <w:r w:rsidR="00CD6897" w:rsidRPr="00C9251D">
        <w:rPr>
          <w:rFonts w:ascii="Corbel" w:hAnsi="Corbel"/>
          <w:bCs/>
          <w:sz w:val="24"/>
          <w:szCs w:val="24"/>
        </w:rPr>
        <w:tab/>
      </w:r>
      <w:r w:rsidR="00CD6897" w:rsidRPr="00C9251D">
        <w:rPr>
          <w:rFonts w:ascii="Corbel" w:hAnsi="Corbel"/>
          <w:bCs/>
          <w:sz w:val="24"/>
          <w:szCs w:val="24"/>
        </w:rPr>
        <w:tab/>
      </w:r>
      <w:r w:rsidR="00CD6897" w:rsidRPr="00C9251D">
        <w:rPr>
          <w:rFonts w:ascii="Corbel" w:hAnsi="Corbel"/>
          <w:bCs/>
          <w:sz w:val="24"/>
          <w:szCs w:val="24"/>
        </w:rPr>
        <w:tab/>
      </w:r>
      <w:r w:rsidR="00CD6897" w:rsidRPr="00C9251D">
        <w:rPr>
          <w:rFonts w:ascii="Corbel" w:hAnsi="Corbel"/>
          <w:bCs/>
          <w:sz w:val="24"/>
          <w:szCs w:val="24"/>
        </w:rPr>
        <w:tab/>
      </w:r>
      <w:r w:rsidR="00CD6897" w:rsidRPr="00C9251D">
        <w:rPr>
          <w:rFonts w:ascii="Corbel" w:hAnsi="Corbel"/>
          <w:bCs/>
          <w:sz w:val="24"/>
          <w:szCs w:val="24"/>
        </w:rPr>
        <w:tab/>
      </w:r>
      <w:r w:rsidR="00EF774F" w:rsidRPr="00EF774F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0E7FC18" w14:textId="77777777" w:rsidR="00EF774F" w:rsidRPr="00EF774F" w:rsidRDefault="00EF774F" w:rsidP="00EF774F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F774F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EBEC28A" w14:textId="77777777" w:rsidR="00EF774F" w:rsidRPr="00EF774F" w:rsidRDefault="00EF774F" w:rsidP="00EF774F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F774F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573A0D36" w14:textId="77777777" w:rsidR="00EF774F" w:rsidRPr="00EF774F" w:rsidRDefault="00EF774F" w:rsidP="00EF774F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EF774F">
        <w:rPr>
          <w:rFonts w:ascii="Corbel" w:hAnsi="Corbel"/>
          <w:i/>
          <w:sz w:val="20"/>
          <w:szCs w:val="20"/>
          <w:lang w:eastAsia="ar-SA"/>
        </w:rPr>
        <w:t>(skrajne daty</w:t>
      </w:r>
      <w:r w:rsidRPr="00EF774F">
        <w:rPr>
          <w:rFonts w:ascii="Corbel" w:hAnsi="Corbel"/>
          <w:sz w:val="20"/>
          <w:szCs w:val="20"/>
          <w:lang w:eastAsia="ar-SA"/>
        </w:rPr>
        <w:t>)</w:t>
      </w:r>
    </w:p>
    <w:p w14:paraId="57A0F860" w14:textId="77777777" w:rsidR="00EF774F" w:rsidRPr="00EF774F" w:rsidRDefault="00EF774F" w:rsidP="00EF774F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EF774F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55655670" w14:textId="77777777" w:rsidR="00EF774F" w:rsidRPr="00EF774F" w:rsidRDefault="00EF774F" w:rsidP="00EF774F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5813157E" w14:textId="77777777" w:rsidR="0085747A" w:rsidRPr="00C9251D" w:rsidRDefault="0071620A" w:rsidP="009C54AE">
      <w:pPr>
        <w:pStyle w:val="Punktygwne"/>
        <w:spacing w:before="0" w:after="0"/>
        <w:rPr>
          <w:rFonts w:ascii="Corbel" w:hAnsi="Corbel"/>
          <w:b w:val="0"/>
          <w:color w:val="0070C0"/>
          <w:szCs w:val="24"/>
        </w:rPr>
      </w:pPr>
      <w:r w:rsidRPr="00C9251D">
        <w:rPr>
          <w:rFonts w:ascii="Corbel" w:hAnsi="Corbel"/>
          <w:b w:val="0"/>
          <w:szCs w:val="24"/>
        </w:rPr>
        <w:t xml:space="preserve">1. </w:t>
      </w:r>
      <w:r w:rsidR="0085747A" w:rsidRPr="00C9251D">
        <w:rPr>
          <w:rFonts w:ascii="Corbel" w:hAnsi="Corbel"/>
          <w:b w:val="0"/>
          <w:szCs w:val="24"/>
        </w:rPr>
        <w:t xml:space="preserve">Podstawowe </w:t>
      </w:r>
      <w:r w:rsidR="00445970" w:rsidRPr="00C9251D">
        <w:rPr>
          <w:rFonts w:ascii="Corbel" w:hAnsi="Corbel"/>
          <w:b w:val="0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9251D" w14:paraId="47139CFC" w14:textId="77777777" w:rsidTr="00B819C8">
        <w:tc>
          <w:tcPr>
            <w:tcW w:w="2694" w:type="dxa"/>
            <w:vAlign w:val="center"/>
          </w:tcPr>
          <w:p w14:paraId="6F2C624E" w14:textId="77777777" w:rsidR="0085747A" w:rsidRPr="00C9251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4C43AE2" w14:textId="4E3BD78D" w:rsidR="0085747A" w:rsidRPr="00F27DB4" w:rsidRDefault="00F27DB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27DB4">
              <w:rPr>
                <w:rFonts w:ascii="Corbel" w:hAnsi="Corbel"/>
                <w:b w:val="0"/>
                <w:color w:val="auto"/>
                <w:sz w:val="24"/>
                <w:szCs w:val="24"/>
              </w:rPr>
              <w:t>Wybrane zagadnienia części szczególnej prawa karnego</w:t>
            </w:r>
          </w:p>
        </w:tc>
      </w:tr>
      <w:tr w:rsidR="0085747A" w:rsidRPr="00C9251D" w14:paraId="321B7BA6" w14:textId="77777777" w:rsidTr="00B819C8">
        <w:tc>
          <w:tcPr>
            <w:tcW w:w="2694" w:type="dxa"/>
            <w:vAlign w:val="center"/>
          </w:tcPr>
          <w:p w14:paraId="567A41D1" w14:textId="77777777" w:rsidR="0085747A" w:rsidRPr="00C9251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9251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B3BD9B3" w14:textId="77777777" w:rsidR="0085747A" w:rsidRPr="00C9251D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C9251D" w14:paraId="2E68341C" w14:textId="77777777" w:rsidTr="00B819C8">
        <w:tc>
          <w:tcPr>
            <w:tcW w:w="2694" w:type="dxa"/>
            <w:vAlign w:val="center"/>
          </w:tcPr>
          <w:p w14:paraId="63635E0D" w14:textId="77777777" w:rsidR="0085747A" w:rsidRPr="00C9251D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C9251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61C1540" w14:textId="77777777" w:rsidR="0085747A" w:rsidRPr="00C9251D" w:rsidRDefault="00AE3A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C9251D" w14:paraId="50E933FF" w14:textId="77777777" w:rsidTr="00B819C8">
        <w:tc>
          <w:tcPr>
            <w:tcW w:w="2694" w:type="dxa"/>
            <w:vAlign w:val="center"/>
          </w:tcPr>
          <w:p w14:paraId="6EA3D363" w14:textId="77777777" w:rsidR="0085747A" w:rsidRPr="00C9251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DF1662B" w14:textId="0844E26E" w:rsidR="0085747A" w:rsidRPr="00C9251D" w:rsidRDefault="00AE3A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Zakład Prawa Karnego</w:t>
            </w:r>
            <w:r w:rsidR="00132168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C9251D">
              <w:rPr>
                <w:rFonts w:ascii="Corbel" w:hAnsi="Corbel"/>
                <w:b w:val="0"/>
                <w:sz w:val="24"/>
                <w:szCs w:val="24"/>
              </w:rPr>
              <w:t xml:space="preserve"> Instytut Nauk Prawnych</w:t>
            </w:r>
          </w:p>
        </w:tc>
      </w:tr>
      <w:tr w:rsidR="0085747A" w:rsidRPr="00C9251D" w14:paraId="0BD58586" w14:textId="77777777" w:rsidTr="00B819C8">
        <w:tc>
          <w:tcPr>
            <w:tcW w:w="2694" w:type="dxa"/>
            <w:vAlign w:val="center"/>
          </w:tcPr>
          <w:p w14:paraId="1D7C9634" w14:textId="77777777" w:rsidR="0085747A" w:rsidRPr="00C9251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F9B1731" w14:textId="77777777" w:rsidR="0085747A" w:rsidRPr="00C9251D" w:rsidRDefault="00AE3A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C9251D" w14:paraId="4913578A" w14:textId="77777777" w:rsidTr="00B819C8">
        <w:tc>
          <w:tcPr>
            <w:tcW w:w="2694" w:type="dxa"/>
            <w:vAlign w:val="center"/>
          </w:tcPr>
          <w:p w14:paraId="19702D8A" w14:textId="77777777" w:rsidR="0085747A" w:rsidRPr="00C9251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F8FC206" w14:textId="77777777" w:rsidR="0085747A" w:rsidRPr="00C9251D" w:rsidRDefault="00AE3A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C9251D" w14:paraId="58BA1F7A" w14:textId="77777777" w:rsidTr="00B819C8">
        <w:tc>
          <w:tcPr>
            <w:tcW w:w="2694" w:type="dxa"/>
            <w:vAlign w:val="center"/>
          </w:tcPr>
          <w:p w14:paraId="0612309D" w14:textId="77777777" w:rsidR="0085747A" w:rsidRPr="00C9251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2DFA498" w14:textId="77777777" w:rsidR="0085747A" w:rsidRPr="00C9251D" w:rsidRDefault="00C925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AE3A22" w:rsidRPr="00C9251D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C9251D" w14:paraId="48393ACB" w14:textId="77777777" w:rsidTr="00B819C8">
        <w:tc>
          <w:tcPr>
            <w:tcW w:w="2694" w:type="dxa"/>
            <w:vAlign w:val="center"/>
          </w:tcPr>
          <w:p w14:paraId="7756775E" w14:textId="77777777" w:rsidR="0085747A" w:rsidRPr="00C9251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B2E3F25" w14:textId="25475806" w:rsidR="0085747A" w:rsidRPr="00C9251D" w:rsidRDefault="009543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E3A22" w:rsidRPr="00C9251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C9251D" w14:paraId="21738083" w14:textId="77777777" w:rsidTr="00B819C8">
        <w:tc>
          <w:tcPr>
            <w:tcW w:w="2694" w:type="dxa"/>
            <w:vAlign w:val="center"/>
          </w:tcPr>
          <w:p w14:paraId="56915B1B" w14:textId="77777777" w:rsidR="0085747A" w:rsidRPr="00C9251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C9251D">
              <w:rPr>
                <w:rFonts w:ascii="Corbel" w:hAnsi="Corbel"/>
                <w:sz w:val="24"/>
                <w:szCs w:val="24"/>
              </w:rPr>
              <w:t>/y</w:t>
            </w:r>
            <w:r w:rsidRPr="00C9251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1610117" w14:textId="6EFB6FCF" w:rsidR="0085747A" w:rsidRPr="00C9251D" w:rsidRDefault="00B46B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98056E">
              <w:rPr>
                <w:rFonts w:ascii="Corbel" w:hAnsi="Corbel"/>
                <w:b w:val="0"/>
                <w:sz w:val="24"/>
                <w:szCs w:val="24"/>
              </w:rPr>
              <w:t>V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 I</w:t>
            </w:r>
            <w:r w:rsidR="0098056E">
              <w:rPr>
                <w:rFonts w:ascii="Corbel" w:hAnsi="Corbel"/>
                <w:b w:val="0"/>
                <w:sz w:val="24"/>
                <w:szCs w:val="24"/>
              </w:rPr>
              <w:t>X</w:t>
            </w:r>
          </w:p>
        </w:tc>
      </w:tr>
      <w:tr w:rsidR="0085747A" w:rsidRPr="00C9251D" w14:paraId="26F67B7A" w14:textId="77777777" w:rsidTr="00B819C8">
        <w:tc>
          <w:tcPr>
            <w:tcW w:w="2694" w:type="dxa"/>
            <w:vAlign w:val="center"/>
          </w:tcPr>
          <w:p w14:paraId="6715DB0F" w14:textId="77777777" w:rsidR="0085747A" w:rsidRPr="00C9251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C81B480" w14:textId="63DD7CBB" w:rsidR="0085747A" w:rsidRPr="00C9251D" w:rsidRDefault="003337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C9251D" w14:paraId="178D9A43" w14:textId="77777777" w:rsidTr="00B819C8">
        <w:tc>
          <w:tcPr>
            <w:tcW w:w="2694" w:type="dxa"/>
            <w:vAlign w:val="center"/>
          </w:tcPr>
          <w:p w14:paraId="58EBBD27" w14:textId="77777777" w:rsidR="00923D7D" w:rsidRPr="00C9251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6C46618" w14:textId="77777777" w:rsidR="00923D7D" w:rsidRPr="00C9251D" w:rsidRDefault="00AE3A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C9251D" w14:paraId="6D7CEBF1" w14:textId="77777777" w:rsidTr="00B819C8">
        <w:tc>
          <w:tcPr>
            <w:tcW w:w="2694" w:type="dxa"/>
            <w:vAlign w:val="center"/>
          </w:tcPr>
          <w:p w14:paraId="2E63B344" w14:textId="77777777" w:rsidR="0085747A" w:rsidRPr="00C9251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0F0A6" w14:textId="24A58277" w:rsidR="0085747A" w:rsidRPr="00C9251D" w:rsidRDefault="00106CA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Anna Golonka, prof. UR</w:t>
            </w:r>
          </w:p>
        </w:tc>
      </w:tr>
      <w:tr w:rsidR="0085747A" w:rsidRPr="00C9251D" w14:paraId="10483E6A" w14:textId="77777777" w:rsidTr="00B819C8">
        <w:tc>
          <w:tcPr>
            <w:tcW w:w="2694" w:type="dxa"/>
            <w:vAlign w:val="center"/>
          </w:tcPr>
          <w:p w14:paraId="6C745C02" w14:textId="77777777" w:rsidR="0085747A" w:rsidRPr="00C9251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836FB02" w14:textId="3E38E839" w:rsidR="0085747A" w:rsidRPr="00B846DE" w:rsidRDefault="00106CA6" w:rsidP="00B846DE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Pracownicy zakładu zgodnie z obciążeniami w danym roku akademickim.</w:t>
            </w:r>
          </w:p>
        </w:tc>
      </w:tr>
    </w:tbl>
    <w:p w14:paraId="3E8F354F" w14:textId="77777777" w:rsidR="0085747A" w:rsidRPr="00C9251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b w:val="0"/>
          <w:sz w:val="24"/>
          <w:szCs w:val="24"/>
        </w:rPr>
      </w:pPr>
      <w:r w:rsidRPr="00C9251D">
        <w:rPr>
          <w:rFonts w:ascii="Corbel" w:hAnsi="Corbel"/>
          <w:b w:val="0"/>
          <w:sz w:val="24"/>
          <w:szCs w:val="24"/>
        </w:rPr>
        <w:t xml:space="preserve">* </w:t>
      </w:r>
      <w:r w:rsidRPr="00C9251D">
        <w:rPr>
          <w:rFonts w:ascii="Corbel" w:hAnsi="Corbel"/>
          <w:b w:val="0"/>
          <w:i/>
          <w:sz w:val="24"/>
          <w:szCs w:val="24"/>
        </w:rPr>
        <w:t>-</w:t>
      </w:r>
      <w:r w:rsidR="00B90885" w:rsidRPr="00C9251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9251D">
        <w:rPr>
          <w:rFonts w:ascii="Corbel" w:hAnsi="Corbel"/>
          <w:b w:val="0"/>
          <w:sz w:val="24"/>
          <w:szCs w:val="24"/>
        </w:rPr>
        <w:t>e,</w:t>
      </w:r>
      <w:r w:rsidRPr="00C9251D">
        <w:rPr>
          <w:rFonts w:ascii="Corbel" w:hAnsi="Corbel"/>
          <w:b w:val="0"/>
          <w:i/>
          <w:sz w:val="24"/>
          <w:szCs w:val="24"/>
        </w:rPr>
        <w:t xml:space="preserve"> zgodnie z ustaleniami </w:t>
      </w:r>
      <w:r w:rsidR="00B90885" w:rsidRPr="00C9251D">
        <w:rPr>
          <w:rFonts w:ascii="Corbel" w:hAnsi="Corbel"/>
          <w:b w:val="0"/>
          <w:i/>
          <w:sz w:val="24"/>
          <w:szCs w:val="24"/>
        </w:rPr>
        <w:t>w Jednostce</w:t>
      </w:r>
    </w:p>
    <w:p w14:paraId="01D660C8" w14:textId="77777777" w:rsidR="0085747A" w:rsidRPr="00C9251D" w:rsidRDefault="0085747A" w:rsidP="009C54AE">
      <w:pPr>
        <w:pStyle w:val="Podpunkty"/>
        <w:ind w:left="284"/>
        <w:rPr>
          <w:rFonts w:ascii="Corbel" w:hAnsi="Corbel"/>
          <w:b w:val="0"/>
          <w:sz w:val="24"/>
          <w:szCs w:val="24"/>
        </w:rPr>
      </w:pPr>
      <w:r w:rsidRPr="00C9251D">
        <w:rPr>
          <w:rFonts w:ascii="Corbel" w:hAnsi="Corbel"/>
          <w:b w:val="0"/>
          <w:sz w:val="24"/>
          <w:szCs w:val="24"/>
        </w:rPr>
        <w:t>1.</w:t>
      </w:r>
      <w:r w:rsidR="00E22FBC" w:rsidRPr="00C9251D">
        <w:rPr>
          <w:rFonts w:ascii="Corbel" w:hAnsi="Corbel"/>
          <w:b w:val="0"/>
          <w:sz w:val="24"/>
          <w:szCs w:val="24"/>
        </w:rPr>
        <w:t>1</w:t>
      </w:r>
      <w:r w:rsidRPr="00C9251D">
        <w:rPr>
          <w:rFonts w:ascii="Corbel" w:hAnsi="Corbel"/>
          <w:b w:val="0"/>
          <w:sz w:val="24"/>
          <w:szCs w:val="24"/>
        </w:rPr>
        <w:t xml:space="preserve">.Formy zajęć dydaktycznych, wymiar godzin i punktów ECTS </w:t>
      </w:r>
    </w:p>
    <w:p w14:paraId="184B8C0F" w14:textId="77777777" w:rsidR="00923D7D" w:rsidRPr="00C9251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3"/>
        <w:gridCol w:w="789"/>
        <w:gridCol w:w="851"/>
        <w:gridCol w:w="801"/>
        <w:gridCol w:w="821"/>
        <w:gridCol w:w="763"/>
        <w:gridCol w:w="949"/>
        <w:gridCol w:w="1190"/>
        <w:gridCol w:w="1504"/>
      </w:tblGrid>
      <w:tr w:rsidR="00015B8F" w:rsidRPr="00C9251D" w14:paraId="7EE2B05C" w14:textId="77777777" w:rsidTr="00F27DB4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E628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251D">
              <w:rPr>
                <w:rFonts w:ascii="Corbel" w:hAnsi="Corbel"/>
                <w:szCs w:val="24"/>
              </w:rPr>
              <w:t>Semestr</w:t>
            </w:r>
          </w:p>
          <w:p w14:paraId="78B25AAE" w14:textId="77777777" w:rsidR="00015B8F" w:rsidRPr="00C9251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251D">
              <w:rPr>
                <w:rFonts w:ascii="Corbel" w:hAnsi="Corbel"/>
                <w:szCs w:val="24"/>
              </w:rPr>
              <w:t>(</w:t>
            </w:r>
            <w:r w:rsidR="00363F78" w:rsidRPr="00C9251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B05B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9251D">
              <w:rPr>
                <w:rFonts w:ascii="Corbel" w:hAnsi="Corbel"/>
                <w:szCs w:val="24"/>
              </w:rPr>
              <w:t>Wykł</w:t>
            </w:r>
            <w:proofErr w:type="spellEnd"/>
            <w:r w:rsidRPr="00C925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89AB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251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53A3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9251D">
              <w:rPr>
                <w:rFonts w:ascii="Corbel" w:hAnsi="Corbel"/>
                <w:szCs w:val="24"/>
              </w:rPr>
              <w:t>Konw</w:t>
            </w:r>
            <w:proofErr w:type="spellEnd"/>
            <w:r w:rsidRPr="00C925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9159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251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C3D9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9251D">
              <w:rPr>
                <w:rFonts w:ascii="Corbel" w:hAnsi="Corbel"/>
                <w:szCs w:val="24"/>
              </w:rPr>
              <w:t>Sem</w:t>
            </w:r>
            <w:proofErr w:type="spellEnd"/>
            <w:r w:rsidRPr="00C925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1E5E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251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E161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9251D">
              <w:rPr>
                <w:rFonts w:ascii="Corbel" w:hAnsi="Corbel"/>
                <w:szCs w:val="24"/>
              </w:rPr>
              <w:t>Prakt</w:t>
            </w:r>
            <w:proofErr w:type="spellEnd"/>
            <w:r w:rsidRPr="00C925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08EC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251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38E7" w14:textId="77777777" w:rsidR="00015B8F" w:rsidRPr="00C925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9251D">
              <w:rPr>
                <w:rFonts w:ascii="Corbel" w:hAnsi="Corbel"/>
                <w:szCs w:val="24"/>
              </w:rPr>
              <w:t>Liczba pkt</w:t>
            </w:r>
            <w:r w:rsidR="00B90885" w:rsidRPr="00C9251D">
              <w:rPr>
                <w:rFonts w:ascii="Corbel" w:hAnsi="Corbel"/>
                <w:szCs w:val="24"/>
              </w:rPr>
              <w:t>.</w:t>
            </w:r>
            <w:r w:rsidRPr="00C9251D">
              <w:rPr>
                <w:rFonts w:ascii="Corbel" w:hAnsi="Corbel"/>
                <w:szCs w:val="24"/>
              </w:rPr>
              <w:t xml:space="preserve"> ECTS</w:t>
            </w:r>
          </w:p>
        </w:tc>
      </w:tr>
      <w:tr w:rsidR="00015B8F" w:rsidRPr="00C9251D" w14:paraId="6333E507" w14:textId="77777777" w:rsidTr="00F27DB4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AD56" w14:textId="4E064EB6" w:rsidR="00015B8F" w:rsidRPr="00C9251D" w:rsidRDefault="009805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IX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9615" w14:textId="472B1785" w:rsidR="00015B8F" w:rsidRPr="00C9251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754C" w14:textId="016F29E6" w:rsidR="00015B8F" w:rsidRPr="00C9251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E45D" w14:textId="2B25A21B" w:rsidR="00015B8F" w:rsidRPr="00C9251D" w:rsidRDefault="00642C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9215" w14:textId="77777777" w:rsidR="00015B8F" w:rsidRPr="00C9251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28B6" w14:textId="77777777" w:rsidR="00015B8F" w:rsidRPr="00C9251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BC57" w14:textId="77777777" w:rsidR="00015B8F" w:rsidRPr="00C9251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1092" w14:textId="77777777" w:rsidR="00015B8F" w:rsidRPr="00C9251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AF5E" w14:textId="77777777" w:rsidR="00015B8F" w:rsidRPr="00C9251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8C94" w14:textId="3FC7B4D8" w:rsidR="00015B8F" w:rsidRPr="00C9251D" w:rsidRDefault="00F27DB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77DCC70" w14:textId="77777777" w:rsidR="00923D7D" w:rsidRPr="00C9251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F1E808D" w14:textId="77777777" w:rsidR="0085747A" w:rsidRPr="00C9251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9251D">
        <w:rPr>
          <w:rFonts w:ascii="Corbel" w:hAnsi="Corbel"/>
          <w:b w:val="0"/>
          <w:smallCaps w:val="0"/>
          <w:szCs w:val="24"/>
        </w:rPr>
        <w:t>1.</w:t>
      </w:r>
      <w:r w:rsidR="00E22FBC" w:rsidRPr="00C9251D">
        <w:rPr>
          <w:rFonts w:ascii="Corbel" w:hAnsi="Corbel"/>
          <w:b w:val="0"/>
          <w:smallCaps w:val="0"/>
          <w:szCs w:val="24"/>
        </w:rPr>
        <w:t>2</w:t>
      </w:r>
      <w:r w:rsidR="00F83B28" w:rsidRPr="00C9251D">
        <w:rPr>
          <w:rFonts w:ascii="Corbel" w:hAnsi="Corbel"/>
          <w:b w:val="0"/>
          <w:smallCaps w:val="0"/>
          <w:szCs w:val="24"/>
        </w:rPr>
        <w:t>.</w:t>
      </w:r>
      <w:r w:rsidR="00F83B28" w:rsidRPr="00C9251D">
        <w:rPr>
          <w:rFonts w:ascii="Corbel" w:hAnsi="Corbel"/>
          <w:b w:val="0"/>
          <w:smallCaps w:val="0"/>
          <w:szCs w:val="24"/>
        </w:rPr>
        <w:tab/>
      </w:r>
      <w:r w:rsidRPr="00C9251D">
        <w:rPr>
          <w:rFonts w:ascii="Corbel" w:hAnsi="Corbel"/>
          <w:b w:val="0"/>
          <w:smallCaps w:val="0"/>
          <w:szCs w:val="24"/>
        </w:rPr>
        <w:t xml:space="preserve">Sposób realizacji zajęć  </w:t>
      </w:r>
    </w:p>
    <w:p w14:paraId="50368DA5" w14:textId="05CB77F1" w:rsidR="0085747A" w:rsidRPr="00C9251D" w:rsidRDefault="00106CA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C9251D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7E4C67C" w14:textId="577AD582" w:rsidR="0085747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9251D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7E9F7130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C63F17" w14:textId="09546338" w:rsidR="00E22FBC" w:rsidRPr="00C9251D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C9251D">
        <w:rPr>
          <w:rFonts w:ascii="Corbel" w:hAnsi="Corbel"/>
          <w:b w:val="0"/>
          <w:smallCaps w:val="0"/>
          <w:szCs w:val="24"/>
        </w:rPr>
        <w:t xml:space="preserve">1.3 </w:t>
      </w:r>
      <w:r w:rsidR="00F83B28" w:rsidRPr="00C9251D">
        <w:rPr>
          <w:rFonts w:ascii="Corbel" w:hAnsi="Corbel"/>
          <w:b w:val="0"/>
          <w:smallCaps w:val="0"/>
          <w:szCs w:val="24"/>
        </w:rPr>
        <w:tab/>
      </w:r>
      <w:r w:rsidRPr="00C9251D">
        <w:rPr>
          <w:rFonts w:ascii="Corbel" w:hAnsi="Corbel"/>
          <w:b w:val="0"/>
          <w:smallCaps w:val="0"/>
          <w:szCs w:val="24"/>
        </w:rPr>
        <w:t>For</w:t>
      </w:r>
      <w:r w:rsidR="00445970" w:rsidRPr="00C9251D">
        <w:rPr>
          <w:rFonts w:ascii="Corbel" w:hAnsi="Corbel"/>
          <w:b w:val="0"/>
          <w:smallCaps w:val="0"/>
          <w:szCs w:val="24"/>
        </w:rPr>
        <w:t xml:space="preserve">ma zaliczenia przedmiotu </w:t>
      </w:r>
      <w:r w:rsidRPr="00C9251D">
        <w:rPr>
          <w:rFonts w:ascii="Corbel" w:hAnsi="Corbel"/>
          <w:b w:val="0"/>
          <w:smallCaps w:val="0"/>
          <w:szCs w:val="24"/>
        </w:rPr>
        <w:t>(z toku) (egzamin, zaliczenie z oceną, zaliczenie bez oceny)</w:t>
      </w:r>
    </w:p>
    <w:p w14:paraId="62350FDF" w14:textId="77777777" w:rsidR="00EF774F" w:rsidRDefault="00EF774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6F2A8C" w14:textId="702F50A0" w:rsidR="009C54AE" w:rsidRPr="00C9251D" w:rsidRDefault="00AE3A2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C9251D">
        <w:rPr>
          <w:rFonts w:ascii="Corbel" w:hAnsi="Corbel"/>
          <w:b w:val="0"/>
          <w:szCs w:val="24"/>
        </w:rPr>
        <w:t>egzamin</w:t>
      </w:r>
    </w:p>
    <w:p w14:paraId="00C02ADC" w14:textId="77777777" w:rsidR="00E960BB" w:rsidRPr="00C9251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38DFE9" w14:textId="28AEC0B2" w:rsidR="00E960B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C9251D">
        <w:rPr>
          <w:rFonts w:ascii="Corbel" w:hAnsi="Corbel"/>
          <w:b w:val="0"/>
          <w:szCs w:val="24"/>
        </w:rPr>
        <w:t xml:space="preserve">2.Wymagania wstępne </w:t>
      </w:r>
    </w:p>
    <w:p w14:paraId="5323289B" w14:textId="77777777" w:rsidR="00EF774F" w:rsidRPr="00C9251D" w:rsidRDefault="00EF774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9251D" w14:paraId="7C62D71A" w14:textId="77777777" w:rsidTr="00745302">
        <w:tc>
          <w:tcPr>
            <w:tcW w:w="9670" w:type="dxa"/>
          </w:tcPr>
          <w:p w14:paraId="0BF2CB03" w14:textId="3B5EB0F4" w:rsidR="0085747A" w:rsidRPr="00C9251D" w:rsidRDefault="00F27DB4" w:rsidP="00AE3A2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prawa karnego</w:t>
            </w:r>
            <w:r w:rsidR="001321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(zagadnienia ogólne)</w:t>
            </w:r>
          </w:p>
        </w:tc>
      </w:tr>
    </w:tbl>
    <w:p w14:paraId="76E2F64E" w14:textId="77777777" w:rsidR="00153C41" w:rsidRPr="00C9251D" w:rsidRDefault="00153C4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141AC8" w14:textId="77777777" w:rsidR="00EF774F" w:rsidRDefault="00EF774F">
      <w:pPr>
        <w:spacing w:after="0" w:line="240" w:lineRule="auto"/>
        <w:rPr>
          <w:rFonts w:ascii="Corbel" w:hAnsi="Corbel"/>
          <w:smallCaps/>
          <w:sz w:val="24"/>
          <w:szCs w:val="24"/>
        </w:rPr>
      </w:pPr>
      <w:r>
        <w:rPr>
          <w:rFonts w:ascii="Corbel" w:hAnsi="Corbel"/>
          <w:b/>
          <w:szCs w:val="24"/>
        </w:rPr>
        <w:br w:type="page"/>
      </w:r>
    </w:p>
    <w:p w14:paraId="7C1003E5" w14:textId="06D9A824" w:rsidR="0085747A" w:rsidRPr="00C9251D" w:rsidRDefault="0071620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C9251D">
        <w:rPr>
          <w:rFonts w:ascii="Corbel" w:hAnsi="Corbel"/>
          <w:b w:val="0"/>
          <w:szCs w:val="24"/>
        </w:rPr>
        <w:lastRenderedPageBreak/>
        <w:t>3.</w:t>
      </w:r>
      <w:r w:rsidR="0085747A" w:rsidRPr="00C9251D">
        <w:rPr>
          <w:rFonts w:ascii="Corbel" w:hAnsi="Corbel"/>
          <w:b w:val="0"/>
          <w:szCs w:val="24"/>
        </w:rPr>
        <w:t xml:space="preserve"> </w:t>
      </w:r>
      <w:r w:rsidR="00A84C85" w:rsidRPr="00C9251D">
        <w:rPr>
          <w:rFonts w:ascii="Corbel" w:hAnsi="Corbel"/>
          <w:b w:val="0"/>
          <w:szCs w:val="24"/>
        </w:rPr>
        <w:t>cele, efekty uczenia się</w:t>
      </w:r>
      <w:r w:rsidR="0085747A" w:rsidRPr="00C9251D">
        <w:rPr>
          <w:rFonts w:ascii="Corbel" w:hAnsi="Corbel"/>
          <w:b w:val="0"/>
          <w:szCs w:val="24"/>
        </w:rPr>
        <w:t xml:space="preserve"> , treści Programowe i stosowane metody Dydaktyczne</w:t>
      </w:r>
    </w:p>
    <w:p w14:paraId="0D72683F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15FCB2" w14:textId="77777777" w:rsidR="0085747A" w:rsidRPr="00C9251D" w:rsidRDefault="0071620A" w:rsidP="009C54AE">
      <w:pPr>
        <w:pStyle w:val="Podpunkty"/>
        <w:rPr>
          <w:rFonts w:ascii="Corbel" w:hAnsi="Corbel"/>
          <w:b w:val="0"/>
          <w:sz w:val="24"/>
          <w:szCs w:val="24"/>
        </w:rPr>
      </w:pPr>
      <w:r w:rsidRPr="00C9251D">
        <w:rPr>
          <w:rFonts w:ascii="Corbel" w:hAnsi="Corbel"/>
          <w:b w:val="0"/>
          <w:sz w:val="24"/>
          <w:szCs w:val="24"/>
        </w:rPr>
        <w:t xml:space="preserve">3.1 </w:t>
      </w:r>
      <w:r w:rsidR="00C05F44" w:rsidRPr="00C9251D">
        <w:rPr>
          <w:rFonts w:ascii="Corbel" w:hAnsi="Corbel"/>
          <w:b w:val="0"/>
          <w:sz w:val="24"/>
          <w:szCs w:val="24"/>
        </w:rPr>
        <w:t>Cele przedmiotu</w:t>
      </w:r>
    </w:p>
    <w:p w14:paraId="5B8C2143" w14:textId="77777777" w:rsidR="00F83B28" w:rsidRPr="00C9251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C9251D" w14:paraId="7B870CB4" w14:textId="77777777" w:rsidTr="00C9251D">
        <w:tc>
          <w:tcPr>
            <w:tcW w:w="844" w:type="dxa"/>
            <w:vAlign w:val="center"/>
          </w:tcPr>
          <w:p w14:paraId="29E4F70F" w14:textId="77777777" w:rsidR="0085747A" w:rsidRPr="00C9251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9251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46B1810" w14:textId="1DC4157F" w:rsidR="0085747A" w:rsidRPr="00F27DB4" w:rsidRDefault="00F27DB4" w:rsidP="00F27DB4">
            <w:pPr>
              <w:pStyle w:val="Punktygwne"/>
              <w:spacing w:before="40" w:after="40"/>
              <w:rPr>
                <w:rFonts w:ascii="Corbel" w:hAnsi="Corbel"/>
                <w:b w:val="0"/>
                <w:szCs w:val="24"/>
              </w:rPr>
            </w:pPr>
            <w:r w:rsidRPr="00F27DB4">
              <w:rPr>
                <w:rFonts w:ascii="Corbel" w:hAnsi="Corbel"/>
              </w:rPr>
              <w:t xml:space="preserve">Przedmiot ma na celu </w:t>
            </w:r>
            <w:r w:rsidRPr="00F27DB4">
              <w:rPr>
                <w:rFonts w:ascii="Corbel" w:hAnsi="Corbel"/>
                <w:b w:val="0"/>
                <w:w w:val="103"/>
              </w:rPr>
              <w:t>przybliżenie studentom kompleksowej wiedzy z zakresu wybranych zagadnień części szczególnej prawa karnego. Temu celowi będzie służyło między innymi ukazanie tych zagadnień na tle możliwych problemów, pojawiających się na gruncie praktycznego stosowania przepisów.</w:t>
            </w:r>
          </w:p>
        </w:tc>
      </w:tr>
    </w:tbl>
    <w:p w14:paraId="06FF4F01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B86855A" w14:textId="77777777" w:rsidR="001D7B54" w:rsidRPr="00C9251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9251D">
        <w:rPr>
          <w:rFonts w:ascii="Corbel" w:hAnsi="Corbel"/>
          <w:sz w:val="24"/>
          <w:szCs w:val="24"/>
        </w:rPr>
        <w:t xml:space="preserve">3.2 </w:t>
      </w:r>
      <w:r w:rsidR="001D7B54" w:rsidRPr="00C9251D">
        <w:rPr>
          <w:rFonts w:ascii="Corbel" w:hAnsi="Corbel"/>
          <w:sz w:val="24"/>
          <w:szCs w:val="24"/>
        </w:rPr>
        <w:t xml:space="preserve">Efekty </w:t>
      </w:r>
      <w:r w:rsidR="00C05F44" w:rsidRPr="00C9251D">
        <w:rPr>
          <w:rFonts w:ascii="Corbel" w:hAnsi="Corbel"/>
          <w:sz w:val="24"/>
          <w:szCs w:val="24"/>
        </w:rPr>
        <w:t xml:space="preserve">uczenia się </w:t>
      </w:r>
      <w:r w:rsidR="001D7B54" w:rsidRPr="00C9251D">
        <w:rPr>
          <w:rFonts w:ascii="Corbel" w:hAnsi="Corbel"/>
          <w:sz w:val="24"/>
          <w:szCs w:val="24"/>
        </w:rPr>
        <w:t>dla przedmiotu</w:t>
      </w:r>
      <w:r w:rsidR="00445970" w:rsidRPr="00C9251D">
        <w:rPr>
          <w:rFonts w:ascii="Corbel" w:hAnsi="Corbel"/>
          <w:sz w:val="24"/>
          <w:szCs w:val="24"/>
        </w:rPr>
        <w:t xml:space="preserve"> </w:t>
      </w:r>
    </w:p>
    <w:p w14:paraId="42B672B6" w14:textId="77777777" w:rsidR="001D7B54" w:rsidRPr="00C9251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9"/>
        <w:gridCol w:w="6511"/>
        <w:gridCol w:w="1715"/>
      </w:tblGrid>
      <w:tr w:rsidR="0085747A" w:rsidRPr="00C9251D" w14:paraId="618A1967" w14:textId="77777777" w:rsidTr="00AE3A22">
        <w:tc>
          <w:tcPr>
            <w:tcW w:w="1289" w:type="dxa"/>
            <w:vAlign w:val="center"/>
          </w:tcPr>
          <w:p w14:paraId="6C5B7F9D" w14:textId="77777777" w:rsidR="0085747A" w:rsidRPr="00C9251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C9251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9251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9251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511" w:type="dxa"/>
            <w:vAlign w:val="center"/>
          </w:tcPr>
          <w:p w14:paraId="0D3B9F87" w14:textId="77777777" w:rsidR="0085747A" w:rsidRPr="00C9251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9251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9251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15" w:type="dxa"/>
            <w:vAlign w:val="center"/>
          </w:tcPr>
          <w:p w14:paraId="4363AA53" w14:textId="77777777" w:rsidR="0085747A" w:rsidRPr="00C9251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C9251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E635E" w:rsidRPr="00C9251D" w14:paraId="0F0DADB2" w14:textId="77777777" w:rsidTr="00AE3A22">
        <w:tc>
          <w:tcPr>
            <w:tcW w:w="1289" w:type="dxa"/>
          </w:tcPr>
          <w:p w14:paraId="6291A8E5" w14:textId="77777777" w:rsidR="00CE635E" w:rsidRPr="00C9251D" w:rsidRDefault="00CE635E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511" w:type="dxa"/>
          </w:tcPr>
          <w:p w14:paraId="09093B93" w14:textId="6F0BD147" w:rsidR="00CE635E" w:rsidRPr="00CE635E" w:rsidRDefault="00CE635E" w:rsidP="00AE3A22">
            <w:pPr>
              <w:spacing w:after="0" w:line="240" w:lineRule="auto"/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</w:pPr>
            <w:r w:rsidRPr="00CE635E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>Wiedza</w:t>
            </w:r>
          </w:p>
        </w:tc>
        <w:tc>
          <w:tcPr>
            <w:tcW w:w="1715" w:type="dxa"/>
          </w:tcPr>
          <w:p w14:paraId="423F3CD6" w14:textId="77777777" w:rsidR="00CE635E" w:rsidRPr="00C9251D" w:rsidRDefault="00CE635E" w:rsidP="00AE3A2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</w:p>
        </w:tc>
      </w:tr>
      <w:tr w:rsidR="00AE3A22" w:rsidRPr="00C9251D" w14:paraId="0E84EFB4" w14:textId="77777777" w:rsidTr="00AE3A22">
        <w:tc>
          <w:tcPr>
            <w:tcW w:w="1289" w:type="dxa"/>
          </w:tcPr>
          <w:p w14:paraId="09FD69CD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9251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511" w:type="dxa"/>
          </w:tcPr>
          <w:p w14:paraId="3E11E21E" w14:textId="5FB06C07" w:rsidR="00AE3A22" w:rsidRPr="008A6FCC" w:rsidRDefault="00333754" w:rsidP="00333754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A6FCC">
              <w:rPr>
                <w:sz w:val="24"/>
                <w:szCs w:val="24"/>
              </w:rPr>
              <w:t>Ma pogłębioną i rozszerzoną  wiedzę z zakresu wybranych zagadnień części szczególnej prawa karnego w szczególności: zna terminologię poszczególnych przestępstw, definiuje rodzaje przestępstw z uwzględnieniem ich znamion, zna sankcje karne grożące za poszczególne przestępstwa,</w:t>
            </w:r>
          </w:p>
        </w:tc>
        <w:tc>
          <w:tcPr>
            <w:tcW w:w="1715" w:type="dxa"/>
          </w:tcPr>
          <w:p w14:paraId="4F1C5F68" w14:textId="0B0FC0DB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K_W0</w:t>
            </w:r>
            <w:r w:rsidR="00333754">
              <w:rPr>
                <w:rFonts w:ascii="Corbel" w:eastAsia="Times New Roman" w:hAnsi="Corbel"/>
                <w:b w:val="0"/>
                <w:szCs w:val="24"/>
                <w:lang w:eastAsia="pl-PL"/>
              </w:rPr>
              <w:t>2</w:t>
            </w: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, K_W0</w:t>
            </w:r>
            <w:r w:rsidR="00333754">
              <w:rPr>
                <w:rFonts w:ascii="Corbel" w:eastAsia="Times New Roman" w:hAnsi="Corbel"/>
                <w:b w:val="0"/>
                <w:szCs w:val="24"/>
                <w:lang w:eastAsia="pl-PL"/>
              </w:rPr>
              <w:t>3</w:t>
            </w: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,</w:t>
            </w:r>
            <w:r w:rsidRPr="00C9251D">
              <w:rPr>
                <w:rFonts w:ascii="Corbel" w:hAnsi="Corbel"/>
                <w:b w:val="0"/>
                <w:szCs w:val="24"/>
              </w:rPr>
              <w:t xml:space="preserve"> K_W04,</w:t>
            </w: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 K_W06</w:t>
            </w:r>
          </w:p>
        </w:tc>
      </w:tr>
      <w:tr w:rsidR="00AE3A22" w:rsidRPr="00C9251D" w14:paraId="015B8C1F" w14:textId="77777777" w:rsidTr="00AE3A22">
        <w:tc>
          <w:tcPr>
            <w:tcW w:w="1289" w:type="dxa"/>
          </w:tcPr>
          <w:p w14:paraId="1CEC747B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511" w:type="dxa"/>
          </w:tcPr>
          <w:p w14:paraId="363D4CFB" w14:textId="00007C3F" w:rsidR="00AE3A22" w:rsidRPr="008A6FCC" w:rsidRDefault="00333754" w:rsidP="00AE3A22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A6FCC">
              <w:rPr>
                <w:sz w:val="24"/>
                <w:szCs w:val="24"/>
              </w:rPr>
              <w:t>Rozróżnia odmiany omówionych typów czynów zabronionych,</w:t>
            </w:r>
          </w:p>
        </w:tc>
        <w:tc>
          <w:tcPr>
            <w:tcW w:w="1715" w:type="dxa"/>
          </w:tcPr>
          <w:p w14:paraId="68BEF8CC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K_W02, </w:t>
            </w:r>
            <w:r w:rsidRPr="00C9251D">
              <w:rPr>
                <w:rFonts w:ascii="Corbel" w:hAnsi="Corbel"/>
                <w:b w:val="0"/>
                <w:szCs w:val="24"/>
              </w:rPr>
              <w:t>K_W07</w:t>
            </w:r>
          </w:p>
        </w:tc>
      </w:tr>
      <w:tr w:rsidR="00C9251D" w:rsidRPr="00C9251D" w14:paraId="2236BC75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24DB" w14:textId="77777777" w:rsidR="00AE3A22" w:rsidRPr="00C9251D" w:rsidRDefault="00AE3A22" w:rsidP="00571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9251D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A3C1" w14:textId="0B28073D" w:rsidR="00AE3A22" w:rsidRPr="005F0B8D" w:rsidRDefault="005F0B8D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F0B8D">
              <w:rPr>
                <w:sz w:val="24"/>
                <w:szCs w:val="24"/>
              </w:rPr>
              <w:t>Zna znaczenie terminów używanych w opisie poszczególnych przestępstw,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D8F2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K_W02, K_W07</w:t>
            </w:r>
          </w:p>
        </w:tc>
      </w:tr>
      <w:tr w:rsidR="00C9251D" w:rsidRPr="00C9251D" w14:paraId="53A19666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8BF4" w14:textId="77777777" w:rsidR="00AE3A22" w:rsidRPr="00C9251D" w:rsidRDefault="00AE3A22" w:rsidP="00571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9251D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D2FF" w14:textId="1A46FA02" w:rsidR="00AE3A22" w:rsidRPr="008A6FCC" w:rsidRDefault="00333754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A6FCC">
              <w:rPr>
                <w:sz w:val="24"/>
                <w:szCs w:val="24"/>
              </w:rPr>
              <w:t>Umie przeanalizować stan faktyczny z uwzględnieniem omówionej tematyki,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8C27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K_W05</w:t>
            </w:r>
          </w:p>
        </w:tc>
      </w:tr>
      <w:tr w:rsidR="00C9251D" w:rsidRPr="00C9251D" w14:paraId="3EFD2588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A5E9" w14:textId="77777777" w:rsidR="00AE3A22" w:rsidRPr="00C9251D" w:rsidRDefault="00AE3A22" w:rsidP="00571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9251D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DA34" w14:textId="12785DD3" w:rsidR="00AE3A22" w:rsidRPr="008A6FCC" w:rsidRDefault="008A6FCC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A6FCC">
              <w:rPr>
                <w:sz w:val="24"/>
                <w:szCs w:val="24"/>
              </w:rPr>
              <w:t>Zna znaczenie norm etycznych w praktyce stosowania prawa,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A86D" w14:textId="16985650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K_W06, </w:t>
            </w:r>
            <w:r w:rsidR="003D387A">
              <w:rPr>
                <w:rFonts w:ascii="Corbel" w:eastAsia="Times New Roman" w:hAnsi="Corbel"/>
                <w:b w:val="0"/>
                <w:szCs w:val="24"/>
                <w:lang w:eastAsia="pl-PL"/>
              </w:rPr>
              <w:t>K_w09</w:t>
            </w:r>
          </w:p>
        </w:tc>
      </w:tr>
      <w:tr w:rsidR="00C9251D" w:rsidRPr="00C9251D" w14:paraId="070E296B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AB46" w14:textId="77777777" w:rsidR="00AE3A22" w:rsidRPr="00C9251D" w:rsidRDefault="00AE3A22" w:rsidP="00571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9251D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BE32" w14:textId="4BAC3EA4" w:rsidR="00AE3A22" w:rsidRPr="00C9251D" w:rsidRDefault="008A6FCC" w:rsidP="008A6FCC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M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a uporządkowaną wiedzę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ogólną z zakresu</w:t>
            </w:r>
            <w:r>
              <w:t xml:space="preserve"> </w:t>
            </w:r>
            <w:r w:rsidRPr="008A6FCC">
              <w:rPr>
                <w:sz w:val="24"/>
                <w:szCs w:val="24"/>
              </w:rPr>
              <w:t>wybranych zagadnień części szczególnej prawa karnego</w:t>
            </w:r>
            <w:r w:rsidR="005F0B8D">
              <w:rPr>
                <w:sz w:val="24"/>
                <w:szCs w:val="24"/>
              </w:rPr>
              <w:t>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5769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K_W02, K_W03, K_W04, K_W05, K_W06, K_W07,  </w:t>
            </w:r>
          </w:p>
        </w:tc>
      </w:tr>
      <w:tr w:rsidR="00C9251D" w:rsidRPr="00C9251D" w14:paraId="0867F8E8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B248" w14:textId="77777777" w:rsidR="00AE3A22" w:rsidRPr="00C9251D" w:rsidRDefault="00AE3A22" w:rsidP="00571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9251D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47C7" w14:textId="78E8F0E6" w:rsidR="00AE3A22" w:rsidRPr="005F0B8D" w:rsidRDefault="005F0B8D" w:rsidP="00571E4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Z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na i rozumie zaawansowane metody analizy, interpretacji teksu prawnego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oraz </w:t>
            </w:r>
            <w:r w:rsidRPr="005F0B8D">
              <w:rPr>
                <w:sz w:val="24"/>
                <w:szCs w:val="24"/>
              </w:rPr>
              <w:t>rozumie potrzebę analizy orzecznictwa sądowego.</w:t>
            </w:r>
          </w:p>
          <w:p w14:paraId="72516C0A" w14:textId="77777777" w:rsidR="00AE3A22" w:rsidRPr="00C9251D" w:rsidRDefault="00AE3A22" w:rsidP="00AE3A22">
            <w:pPr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B82A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K_W05, K_W06, K_W12</w:t>
            </w:r>
          </w:p>
        </w:tc>
      </w:tr>
      <w:tr w:rsidR="00C9251D" w:rsidRPr="00C9251D" w14:paraId="687FE271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8100" w14:textId="77777777" w:rsidR="00AE3A22" w:rsidRPr="00C9251D" w:rsidRDefault="00AE3A22" w:rsidP="00571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90A0" w14:textId="77777777" w:rsidR="00AE3A22" w:rsidRPr="00CE635E" w:rsidRDefault="00AE3A22" w:rsidP="00AE3A22">
            <w:pPr>
              <w:spacing w:after="0" w:line="240" w:lineRule="auto"/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</w:pPr>
            <w:r w:rsidRPr="00CE635E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>Umiejętności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29BC" w14:textId="77777777" w:rsidR="00AE3A22" w:rsidRPr="00C9251D" w:rsidRDefault="00AE3A22" w:rsidP="00571E40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</w:p>
        </w:tc>
      </w:tr>
      <w:tr w:rsidR="00C9251D" w:rsidRPr="00C9251D" w14:paraId="255CC478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FE64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EK_08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709" w14:textId="730EF42B" w:rsidR="00AE3A22" w:rsidRPr="00C9251D" w:rsidRDefault="00470053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D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okonuje subsumpcji stanu faktycznego pod dobraną przez siebie normę prawną, proponuje alternatywne rozwiązania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problemu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prawnego z zakresu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wybranych zagadnień części szczególnej prawa karnego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D3C3" w14:textId="2905434F" w:rsidR="00AE3A22" w:rsidRPr="00C9251D" w:rsidRDefault="00AE3A22" w:rsidP="00AE3A2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K_U01</w:t>
            </w:r>
            <w:r w:rsidR="00C12334">
              <w:rPr>
                <w:rFonts w:ascii="Corbel" w:eastAsia="Times New Roman" w:hAnsi="Corbel"/>
                <w:b w:val="0"/>
                <w:szCs w:val="24"/>
                <w:lang w:eastAsia="pl-PL"/>
              </w:rPr>
              <w:t>,</w:t>
            </w: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 K_U04, K_U05, K_U10, K_U12</w:t>
            </w:r>
          </w:p>
        </w:tc>
      </w:tr>
      <w:tr w:rsidR="00C9251D" w:rsidRPr="00C9251D" w14:paraId="06F8ECC3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0742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5CC0" w14:textId="5D0DBE0A" w:rsidR="00AE3A22" w:rsidRPr="00C9251D" w:rsidRDefault="00470053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osiada podstawowe umiejętności badawcze obejmujące formułowanie i analizę zagadnienia/problemu z zakresu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wybranych zagadnień części szczególnej prawa karnego</w:t>
            </w:r>
            <w:r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E946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K_U05, K_U16</w:t>
            </w:r>
          </w:p>
        </w:tc>
      </w:tr>
      <w:tr w:rsidR="00C9251D" w:rsidRPr="00C9251D" w14:paraId="462BE0A6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AF83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F0B0" w14:textId="0BEB44F9" w:rsidR="00AE3A22" w:rsidRPr="00C9251D" w:rsidRDefault="00470053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W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yprowadza wnioski na podstawie treści aktu prawnego,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36F9" w14:textId="751BBC0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K_U06, </w:t>
            </w:r>
            <w:r w:rsidR="00470053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K_U17, </w:t>
            </w: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K_U08, K_U15, K_U16</w:t>
            </w:r>
          </w:p>
        </w:tc>
      </w:tr>
      <w:tr w:rsidR="00C9251D" w:rsidRPr="00C9251D" w14:paraId="547723F5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1341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5B03" w14:textId="303EAE92" w:rsidR="00AE3A22" w:rsidRPr="00C9251D" w:rsidRDefault="00470053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S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amodzielnie zdobywa wiedzę i rozwija umiejętności badawcze kierując się wskazówkami opiekuna naukowego,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56FC" w14:textId="4D8016C6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K_U03, </w:t>
            </w:r>
            <w:r w:rsidR="00642C07">
              <w:rPr>
                <w:rFonts w:ascii="Corbel" w:eastAsia="Times New Roman" w:hAnsi="Corbel"/>
                <w:b w:val="0"/>
                <w:szCs w:val="24"/>
                <w:lang w:eastAsia="pl-PL"/>
              </w:rPr>
              <w:t>K_U07</w:t>
            </w:r>
          </w:p>
          <w:p w14:paraId="415AD3AB" w14:textId="2EF11681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K_U11</w:t>
            </w:r>
          </w:p>
        </w:tc>
      </w:tr>
      <w:tr w:rsidR="00C9251D" w:rsidRPr="00C9251D" w14:paraId="36BDB82A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49DD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97A6" w14:textId="134C3082" w:rsidR="00AE3A22" w:rsidRPr="00C9251D" w:rsidRDefault="00470053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osługuje się podstawowymi ujęciami teoretycznymi,  sformułowaniami prawniczymi z zakresu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wybranych zagadnień części szczególnej prawa karnego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9897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K_U07, K_U12</w:t>
            </w:r>
          </w:p>
        </w:tc>
      </w:tr>
      <w:tr w:rsidR="00C9251D" w:rsidRPr="00C9251D" w14:paraId="673639F4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FEE6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76A7" w14:textId="717E419D" w:rsidR="00AE3A22" w:rsidRPr="00C9251D" w:rsidRDefault="00470053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A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rgumentuje za reprezentowanym przez siebie stanowiskiem w przedmiocie znaczenia, treści lub zastosowania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wybranych 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przepis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ów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części szczególnej kodeksu karnego, 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A7E1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K_U05, K_U12, K_U16</w:t>
            </w:r>
          </w:p>
        </w:tc>
      </w:tr>
      <w:tr w:rsidR="00C9251D" w:rsidRPr="00C9251D" w14:paraId="19AE742B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2FF7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E6E7" w14:textId="33079AFB" w:rsidR="00AE3A22" w:rsidRPr="00C9251D" w:rsidRDefault="00470053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K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orzysta z wiedzy w pracy zawodowej z zachowaniem zasad etycznych, rozumie tekst prawny, posługuje się regułami logicznego rozumowania oraz interpretowania przepisów,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1365" w14:textId="62659722" w:rsidR="00AE3A22" w:rsidRPr="00C9251D" w:rsidRDefault="003D387A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zCs w:val="24"/>
                <w:lang w:eastAsia="pl-PL"/>
              </w:rPr>
              <w:t>K_U09</w:t>
            </w:r>
            <w:r w:rsidR="00AE3A22"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 K_U12, K_U16 </w:t>
            </w:r>
          </w:p>
          <w:p w14:paraId="0A7DDDB1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</w:p>
        </w:tc>
      </w:tr>
      <w:tr w:rsidR="00C9251D" w:rsidRPr="00C9251D" w14:paraId="26471736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572F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7D71" w14:textId="09F9A7EC" w:rsidR="00AE3A22" w:rsidRPr="00C9251D" w:rsidRDefault="00470053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mie komunikować się interpersonalnie oraz porozumiewać się w procesie podejmowania decyzji prawnych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29F2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K_U10, K_U13</w:t>
            </w:r>
          </w:p>
        </w:tc>
      </w:tr>
      <w:tr w:rsidR="00C9251D" w:rsidRPr="00C9251D" w14:paraId="548EE100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347B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1F90" w14:textId="5AFEA532" w:rsidR="00AE3A22" w:rsidRPr="00C9251D" w:rsidRDefault="00470053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R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ozumie potrzebę uczenia się przez całe życie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98B9" w14:textId="68BE3FA6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K_U17</w:t>
            </w:r>
            <w:r w:rsidR="00C12334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 </w:t>
            </w:r>
          </w:p>
        </w:tc>
      </w:tr>
      <w:tr w:rsidR="00C9251D" w:rsidRPr="00C9251D" w14:paraId="3A30669C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9724" w14:textId="77777777" w:rsidR="00AE3A22" w:rsidRPr="00C9251D" w:rsidRDefault="00AE3A22" w:rsidP="00AE3A22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0743" w14:textId="11F5857D" w:rsidR="00AE3A22" w:rsidRPr="00CE635E" w:rsidRDefault="00AE3A22" w:rsidP="00AE3A22">
            <w:pPr>
              <w:spacing w:after="0" w:line="240" w:lineRule="auto"/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</w:pPr>
            <w:r w:rsidRPr="00CE635E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>K</w:t>
            </w:r>
            <w:r w:rsidR="00CE635E" w:rsidRPr="00CE635E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>ompetencje społeczne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5E3F" w14:textId="77777777" w:rsidR="00AE3A22" w:rsidRPr="00C9251D" w:rsidRDefault="00AE3A22" w:rsidP="00571E40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</w:p>
        </w:tc>
      </w:tr>
      <w:tr w:rsidR="00C9251D" w:rsidRPr="00C9251D" w14:paraId="04AF597B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52B3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89AC" w14:textId="486D4419" w:rsidR="00AE3A22" w:rsidRPr="00C9251D" w:rsidRDefault="00611169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Z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achowuje ostrożność/krytycyzm w wyrażaniu opinii w przedmiocie wybranego zagadnienia z </w:t>
            </w:r>
            <w:r w:rsidR="0047005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części szczególnej 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prawa karnego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oraz </w:t>
            </w:r>
            <w:r w:rsidRPr="00611169">
              <w:rPr>
                <w:rFonts w:ascii="Corbel" w:eastAsia="Times New Roman" w:hAnsi="Corbel"/>
                <w:sz w:val="24"/>
                <w:szCs w:val="24"/>
              </w:rPr>
              <w:t>m</w:t>
            </w:r>
            <w:r w:rsidRPr="00611169">
              <w:rPr>
                <w:rFonts w:ascii="Corbel" w:hAnsi="Corbel"/>
                <w:sz w:val="24"/>
                <w:szCs w:val="24"/>
              </w:rPr>
              <w:t>a umiejętność właściwej oceny i rozwiązywania stawianych mu zadań,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7403" w14:textId="04698FB8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K_K0</w:t>
            </w:r>
            <w:r w:rsidR="00470053">
              <w:rPr>
                <w:rFonts w:ascii="Corbel" w:eastAsia="Times New Roman" w:hAnsi="Corbel"/>
                <w:b w:val="0"/>
                <w:szCs w:val="24"/>
                <w:lang w:eastAsia="pl-PL"/>
              </w:rPr>
              <w:t>3</w:t>
            </w: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, K_K07, K_10</w:t>
            </w:r>
          </w:p>
        </w:tc>
      </w:tr>
      <w:tr w:rsidR="00C9251D" w:rsidRPr="00C9251D" w14:paraId="5417F082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749C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75F7" w14:textId="0D1890C5" w:rsidR="00AE3A22" w:rsidRPr="00C9251D" w:rsidRDefault="00611169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rawidłowo identyfikuje i rozstrzyga dylematy związane z wykonywaniem zawodu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50C9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K_K04, K_K06, </w:t>
            </w:r>
          </w:p>
        </w:tc>
      </w:tr>
      <w:tr w:rsidR="00C9251D" w:rsidRPr="00C9251D" w14:paraId="32D2A362" w14:textId="77777777" w:rsidTr="00AE3A22"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7BA0" w14:textId="77777777" w:rsidR="00AE3A22" w:rsidRPr="00C9251D" w:rsidRDefault="00AE3A22" w:rsidP="00AE3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EK_19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7F26" w14:textId="1BFDB3EF" w:rsidR="00AE3A22" w:rsidRPr="00C9251D" w:rsidRDefault="00611169" w:rsidP="00AE3A22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R</w:t>
            </w:r>
            <w:r w:rsidR="00AE3A22" w:rsidRPr="00C9251D">
              <w:rPr>
                <w:rFonts w:ascii="Corbel" w:eastAsia="Times New Roman" w:hAnsi="Corbel"/>
                <w:sz w:val="24"/>
                <w:szCs w:val="24"/>
                <w:lang w:eastAsia="pl-PL"/>
              </w:rPr>
              <w:t>ozumie potrzebę zachowania etyki zawodowej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7600" w14:textId="77777777" w:rsidR="00AE3A22" w:rsidRPr="00C9251D" w:rsidRDefault="00AE3A22" w:rsidP="00AE3A22">
            <w:pPr>
              <w:pStyle w:val="Punktygwne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b w:val="0"/>
                <w:szCs w:val="24"/>
                <w:lang w:eastAsia="pl-PL"/>
              </w:rPr>
              <w:t>K_K05, K_K10</w:t>
            </w:r>
          </w:p>
        </w:tc>
      </w:tr>
    </w:tbl>
    <w:p w14:paraId="55D2C815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52B389" w14:textId="77777777" w:rsidR="0085747A" w:rsidRPr="00C9251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C9251D">
        <w:rPr>
          <w:rFonts w:ascii="Corbel" w:hAnsi="Corbel"/>
          <w:sz w:val="24"/>
          <w:szCs w:val="24"/>
        </w:rPr>
        <w:t>3.3</w:t>
      </w:r>
      <w:r w:rsidR="001D7B54" w:rsidRPr="00C9251D">
        <w:rPr>
          <w:rFonts w:ascii="Corbel" w:hAnsi="Corbel"/>
          <w:sz w:val="24"/>
          <w:szCs w:val="24"/>
        </w:rPr>
        <w:t xml:space="preserve"> </w:t>
      </w:r>
      <w:r w:rsidR="0085747A" w:rsidRPr="00C9251D">
        <w:rPr>
          <w:rFonts w:ascii="Corbel" w:hAnsi="Corbel"/>
          <w:sz w:val="24"/>
          <w:szCs w:val="24"/>
        </w:rPr>
        <w:t>T</w:t>
      </w:r>
      <w:r w:rsidR="001D7B54" w:rsidRPr="00C9251D">
        <w:rPr>
          <w:rFonts w:ascii="Corbel" w:hAnsi="Corbel"/>
          <w:sz w:val="24"/>
          <w:szCs w:val="24"/>
        </w:rPr>
        <w:t xml:space="preserve">reści programowe </w:t>
      </w:r>
      <w:r w:rsidR="007327BD" w:rsidRPr="00C9251D">
        <w:rPr>
          <w:rFonts w:ascii="Corbel" w:hAnsi="Corbel"/>
          <w:sz w:val="24"/>
          <w:szCs w:val="24"/>
        </w:rPr>
        <w:t xml:space="preserve">  </w:t>
      </w:r>
    </w:p>
    <w:p w14:paraId="09BE4373" w14:textId="77777777" w:rsidR="0085747A" w:rsidRPr="00C9251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9251D">
        <w:rPr>
          <w:rFonts w:ascii="Corbel" w:hAnsi="Corbel"/>
          <w:sz w:val="24"/>
          <w:szCs w:val="24"/>
        </w:rPr>
        <w:t xml:space="preserve">Problematyka wykładu </w:t>
      </w:r>
    </w:p>
    <w:p w14:paraId="632E3A7D" w14:textId="77777777" w:rsidR="00675843" w:rsidRPr="00C9251D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99"/>
        <w:gridCol w:w="1469"/>
      </w:tblGrid>
      <w:tr w:rsidR="0085747A" w:rsidRPr="00C9251D" w14:paraId="6D57C213" w14:textId="77777777" w:rsidTr="00AE3A22">
        <w:tc>
          <w:tcPr>
            <w:tcW w:w="9368" w:type="dxa"/>
            <w:gridSpan w:val="2"/>
          </w:tcPr>
          <w:p w14:paraId="7F86B196" w14:textId="77777777" w:rsidR="0085747A" w:rsidRPr="00C9251D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C1404" w:rsidRPr="00C9251D" w14:paraId="054492BE" w14:textId="77777777" w:rsidTr="00AE3A22">
        <w:trPr>
          <w:trHeight w:val="376"/>
        </w:trPr>
        <w:tc>
          <w:tcPr>
            <w:tcW w:w="7899" w:type="dxa"/>
          </w:tcPr>
          <w:p w14:paraId="5ABD3309" w14:textId="642C1811" w:rsidR="007C1404" w:rsidRPr="007C1404" w:rsidRDefault="007C1404" w:rsidP="007C1404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C1404"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W1 </w:t>
            </w:r>
            <w:r w:rsidRPr="007C1404">
              <w:rPr>
                <w:rFonts w:ascii="Corbel" w:hAnsi="Corbel"/>
                <w:sz w:val="24"/>
                <w:szCs w:val="24"/>
              </w:rPr>
              <w:t>-</w:t>
            </w:r>
            <w:r w:rsidRPr="007C1404">
              <w:rPr>
                <w:rFonts w:ascii="Corbel" w:hAnsi="Corbel"/>
                <w:w w:val="103"/>
                <w:sz w:val="24"/>
                <w:szCs w:val="24"/>
              </w:rPr>
              <w:t xml:space="preserve"> Przestępstwa przeciwko życiu i zdrowiu rozdział XIX k.k.[omówienie między innymi poszczególnych typów zabójstwa, problematyka związana zagrożeniem karą za typ kwalifikowany; typy uprzywilejowane zabójstwa</w:t>
            </w:r>
            <w:r>
              <w:rPr>
                <w:rFonts w:ascii="Corbel" w:hAnsi="Corbel"/>
                <w:w w:val="103"/>
                <w:sz w:val="24"/>
                <w:szCs w:val="24"/>
              </w:rPr>
              <w:t xml:space="preserve"> </w:t>
            </w:r>
            <w:r w:rsidRPr="007C1404">
              <w:rPr>
                <w:rFonts w:ascii="Corbel" w:hAnsi="Corbel"/>
                <w:w w:val="103"/>
                <w:sz w:val="24"/>
                <w:szCs w:val="24"/>
              </w:rPr>
              <w:t>; nieumyślne spowodowanie śmierci; śmierć jako następstwo innych typów czynów zabronionych], poszczególne rodzaje uszczerbku na zdrowiu</w:t>
            </w:r>
          </w:p>
        </w:tc>
        <w:tc>
          <w:tcPr>
            <w:tcW w:w="1469" w:type="dxa"/>
          </w:tcPr>
          <w:p w14:paraId="275BBBE9" w14:textId="20E2320F" w:rsidR="007C1404" w:rsidRPr="00C9251D" w:rsidRDefault="007C1404" w:rsidP="007C1404">
            <w:pPr>
              <w:snapToGrid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7C1404" w:rsidRPr="00C9251D" w14:paraId="0E9216AF" w14:textId="77777777" w:rsidTr="00AE3A22">
        <w:trPr>
          <w:trHeight w:val="500"/>
        </w:trPr>
        <w:tc>
          <w:tcPr>
            <w:tcW w:w="7899" w:type="dxa"/>
          </w:tcPr>
          <w:p w14:paraId="32BE463C" w14:textId="68C0C061" w:rsidR="007C1404" w:rsidRPr="007C1404" w:rsidRDefault="007C1404" w:rsidP="007C1404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B0D82">
              <w:rPr>
                <w:rFonts w:ascii="Corbel" w:hAnsi="Corbel"/>
                <w:b/>
                <w:sz w:val="24"/>
                <w:szCs w:val="24"/>
              </w:rPr>
              <w:t xml:space="preserve">W2 </w:t>
            </w:r>
            <w:r w:rsidRPr="00FB0D82">
              <w:rPr>
                <w:rFonts w:ascii="Corbel" w:hAnsi="Corbel"/>
                <w:sz w:val="24"/>
                <w:szCs w:val="24"/>
              </w:rPr>
              <w:t>–</w:t>
            </w:r>
            <w:r w:rsidRPr="007C1404">
              <w:rPr>
                <w:rFonts w:ascii="Corbel" w:hAnsi="Corbel"/>
                <w:bCs/>
                <w:w w:val="103"/>
                <w:sz w:val="20"/>
                <w:szCs w:val="20"/>
              </w:rPr>
              <w:t xml:space="preserve"> </w:t>
            </w:r>
            <w:r w:rsidRPr="007C1404">
              <w:rPr>
                <w:rFonts w:ascii="Corbel" w:hAnsi="Corbel"/>
                <w:bCs/>
                <w:w w:val="103"/>
                <w:sz w:val="24"/>
                <w:szCs w:val="24"/>
              </w:rPr>
              <w:t>Przestępstwo naruszenia nietykalności cielesnej a lekki uszczerbek na zdrowiu</w:t>
            </w:r>
          </w:p>
        </w:tc>
        <w:tc>
          <w:tcPr>
            <w:tcW w:w="1469" w:type="dxa"/>
          </w:tcPr>
          <w:p w14:paraId="48994303" w14:textId="5FB00C7F" w:rsidR="007C1404" w:rsidRPr="00C9251D" w:rsidRDefault="007C1404" w:rsidP="007C1404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3AACB46A" w14:textId="20A72578" w:rsidR="007C1404" w:rsidRPr="00C9251D" w:rsidRDefault="007C1404" w:rsidP="007C1404">
            <w:pPr>
              <w:shd w:val="clear" w:color="auto" w:fill="FFFFFF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</w:p>
        </w:tc>
      </w:tr>
      <w:tr w:rsidR="007C1404" w:rsidRPr="00C9251D" w14:paraId="331932AE" w14:textId="77777777" w:rsidTr="00AE3A22">
        <w:trPr>
          <w:trHeight w:val="500"/>
        </w:trPr>
        <w:tc>
          <w:tcPr>
            <w:tcW w:w="7899" w:type="dxa"/>
          </w:tcPr>
          <w:p w14:paraId="62FF8A59" w14:textId="411CDA56" w:rsidR="007C1404" w:rsidRPr="00C9251D" w:rsidRDefault="007C1404" w:rsidP="007C1404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B0D82">
              <w:rPr>
                <w:rFonts w:ascii="Corbel" w:hAnsi="Corbel"/>
                <w:b/>
                <w:sz w:val="24"/>
                <w:szCs w:val="24"/>
              </w:rPr>
              <w:t>W3</w:t>
            </w:r>
            <w:r w:rsidRPr="00291BFC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r w:rsidRPr="00291BFC">
              <w:rPr>
                <w:rFonts w:ascii="Times New Roman" w:hAnsi="Times New Roman"/>
                <w:bCs/>
                <w:sz w:val="20"/>
                <w:szCs w:val="20"/>
              </w:rPr>
              <w:t xml:space="preserve">- </w:t>
            </w:r>
            <w:r w:rsidRPr="007C1404">
              <w:rPr>
                <w:rFonts w:ascii="Corbel" w:hAnsi="Corbel"/>
                <w:bCs/>
                <w:sz w:val="24"/>
                <w:szCs w:val="24"/>
              </w:rPr>
              <w:t>Przestępstwo</w:t>
            </w:r>
            <w:r w:rsidRPr="007C140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C1404">
              <w:rPr>
                <w:rFonts w:ascii="Corbel" w:hAnsi="Corbel"/>
                <w:bCs/>
                <w:sz w:val="24"/>
                <w:szCs w:val="24"/>
              </w:rPr>
              <w:t>spowodowania wypadku w komunikacji – art. 177 k.k.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69" w:type="dxa"/>
          </w:tcPr>
          <w:p w14:paraId="006B6548" w14:textId="47553307" w:rsidR="007C1404" w:rsidRPr="00C9251D" w:rsidRDefault="007C1404" w:rsidP="007C1404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</w:p>
        </w:tc>
      </w:tr>
      <w:tr w:rsidR="007C1404" w:rsidRPr="00C9251D" w14:paraId="7571F6C5" w14:textId="77777777" w:rsidTr="00AE3A22">
        <w:trPr>
          <w:trHeight w:val="325"/>
        </w:trPr>
        <w:tc>
          <w:tcPr>
            <w:tcW w:w="7899" w:type="dxa"/>
          </w:tcPr>
          <w:p w14:paraId="46BF47D1" w14:textId="77777777" w:rsidR="007C1404" w:rsidRDefault="007C1404" w:rsidP="007C140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C1404">
              <w:rPr>
                <w:rFonts w:ascii="Corbel" w:hAnsi="Corbel"/>
                <w:b/>
                <w:sz w:val="24"/>
                <w:szCs w:val="24"/>
              </w:rPr>
              <w:t>W4</w:t>
            </w:r>
            <w:r w:rsidRPr="007C1404">
              <w:rPr>
                <w:rFonts w:ascii="Corbel" w:hAnsi="Corbel"/>
                <w:sz w:val="24"/>
                <w:szCs w:val="24"/>
              </w:rPr>
              <w:t>-</w:t>
            </w:r>
            <w:r w:rsidRPr="007C1404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7C1404">
              <w:rPr>
                <w:rFonts w:ascii="Corbel" w:hAnsi="Corbel"/>
                <w:sz w:val="24"/>
                <w:szCs w:val="24"/>
              </w:rPr>
              <w:t xml:space="preserve">Przestępstwa przeciwko mieniu (podstawy): kradzież, i kradzież z </w:t>
            </w:r>
          </w:p>
          <w:p w14:paraId="0937FFD6" w14:textId="6C3DD710" w:rsidR="007C1404" w:rsidRPr="007C1404" w:rsidRDefault="007C1404" w:rsidP="007C140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7C1404">
              <w:rPr>
                <w:rFonts w:ascii="Corbel" w:hAnsi="Corbel"/>
                <w:sz w:val="24"/>
                <w:szCs w:val="24"/>
              </w:rPr>
              <w:t xml:space="preserve">łamaniem; odróżnienie kradzieży od przestępstwa przywłaszczenia </w:t>
            </w:r>
          </w:p>
        </w:tc>
        <w:tc>
          <w:tcPr>
            <w:tcW w:w="1469" w:type="dxa"/>
          </w:tcPr>
          <w:p w14:paraId="445E6C6A" w14:textId="2A93637E" w:rsidR="007C1404" w:rsidRPr="00C9251D" w:rsidRDefault="007C1404" w:rsidP="007C1404">
            <w:pPr>
              <w:shd w:val="clear" w:color="auto" w:fill="FFFFFF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</w:tc>
      </w:tr>
      <w:tr w:rsidR="007C1404" w:rsidRPr="00C9251D" w14:paraId="736D3150" w14:textId="77777777" w:rsidTr="00AE3A22">
        <w:trPr>
          <w:trHeight w:val="325"/>
        </w:trPr>
        <w:tc>
          <w:tcPr>
            <w:tcW w:w="7899" w:type="dxa"/>
          </w:tcPr>
          <w:p w14:paraId="37011FFC" w14:textId="21DD47EC" w:rsidR="007C1404" w:rsidRPr="004924F9" w:rsidRDefault="007C1404" w:rsidP="007C140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B0D82">
              <w:rPr>
                <w:rFonts w:ascii="Corbel" w:hAnsi="Corbel"/>
                <w:b/>
                <w:sz w:val="24"/>
                <w:szCs w:val="24"/>
              </w:rPr>
              <w:t>W5</w:t>
            </w:r>
            <w:r w:rsidRPr="00FB0D82">
              <w:rPr>
                <w:rFonts w:ascii="Corbel" w:hAnsi="Corbel"/>
                <w:bCs/>
                <w:w w:val="103"/>
                <w:sz w:val="24"/>
                <w:szCs w:val="24"/>
              </w:rPr>
              <w:t xml:space="preserve"> </w:t>
            </w:r>
            <w:r w:rsidRPr="00FB0D82">
              <w:rPr>
                <w:rFonts w:ascii="Corbel" w:hAnsi="Corbel"/>
                <w:sz w:val="24"/>
                <w:szCs w:val="24"/>
              </w:rPr>
              <w:t>Przestępstwa przeciwko mieniu, gdzie obok dobra, jakim jest mienie, ochronie podlega również inne dobro (zdrowie, życie), tj.: przestępstwa rozbójnicze- tj. rozbój, kradzież rozbójnicza i wymuszenie rozbójnicze</w:t>
            </w:r>
            <w:r w:rsidRPr="004924F9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530CA679" w14:textId="0CCD0B47" w:rsidR="007C1404" w:rsidRDefault="007C1404" w:rsidP="007C1404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  <w:tc>
          <w:tcPr>
            <w:tcW w:w="1469" w:type="dxa"/>
          </w:tcPr>
          <w:p w14:paraId="275B44DA" w14:textId="735CAB57" w:rsidR="007C1404" w:rsidRPr="00C9251D" w:rsidRDefault="007C1404" w:rsidP="007C1404">
            <w:pPr>
              <w:shd w:val="clear" w:color="auto" w:fill="FFFFFF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3</w:t>
            </w:r>
          </w:p>
        </w:tc>
      </w:tr>
      <w:tr w:rsidR="007C1404" w:rsidRPr="00C9251D" w14:paraId="4387E8F3" w14:textId="77777777" w:rsidTr="00AE3A22">
        <w:trPr>
          <w:trHeight w:val="413"/>
        </w:trPr>
        <w:tc>
          <w:tcPr>
            <w:tcW w:w="7899" w:type="dxa"/>
          </w:tcPr>
          <w:p w14:paraId="3014E2B9" w14:textId="1C564B85" w:rsidR="007C1404" w:rsidRPr="00FB0D82" w:rsidRDefault="007C1404" w:rsidP="007C1404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B0D82">
              <w:rPr>
                <w:rFonts w:ascii="Corbel" w:hAnsi="Corbel"/>
                <w:b/>
                <w:sz w:val="24"/>
                <w:szCs w:val="24"/>
              </w:rPr>
              <w:t>W6</w:t>
            </w:r>
            <w:r w:rsidRPr="00FB0D82">
              <w:rPr>
                <w:rFonts w:ascii="Corbel" w:hAnsi="Corbel"/>
                <w:sz w:val="24"/>
                <w:szCs w:val="24"/>
              </w:rPr>
              <w:t>-</w:t>
            </w:r>
            <w:r w:rsidRPr="00FB0D82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FB0D82">
              <w:rPr>
                <w:rFonts w:ascii="Corbel" w:hAnsi="Corbel"/>
                <w:sz w:val="24"/>
                <w:szCs w:val="24"/>
              </w:rPr>
              <w:t xml:space="preserve">Pozostałe przestępstwa przeciwko mieniu: oszustwo, kradzież pojazdu celem krótkotrwałego użycia, zniszczenie mienia; typ kwalifikowany i uprzywilejowany- tzw. wypadek mniejszej wagi (art. 294 i 283 k.k.) </w:t>
            </w:r>
          </w:p>
        </w:tc>
        <w:tc>
          <w:tcPr>
            <w:tcW w:w="1469" w:type="dxa"/>
          </w:tcPr>
          <w:p w14:paraId="2C4A9020" w14:textId="45262F40" w:rsidR="007C1404" w:rsidRPr="00C9251D" w:rsidRDefault="007C1404" w:rsidP="007C1404">
            <w:pPr>
              <w:shd w:val="clear" w:color="auto" w:fill="FFFFFF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</w:tc>
      </w:tr>
    </w:tbl>
    <w:p w14:paraId="5606DCDE" w14:textId="77777777" w:rsidR="007C1404" w:rsidRDefault="007C1404" w:rsidP="00C9251D">
      <w:pPr>
        <w:spacing w:after="0" w:line="240" w:lineRule="auto"/>
        <w:ind w:left="6372" w:firstLine="708"/>
        <w:rPr>
          <w:rFonts w:ascii="Corbel" w:hAnsi="Corbel"/>
          <w:sz w:val="24"/>
          <w:szCs w:val="24"/>
        </w:rPr>
      </w:pPr>
    </w:p>
    <w:p w14:paraId="5F4093B4" w14:textId="60541AF8" w:rsidR="0085747A" w:rsidRDefault="00C9251D" w:rsidP="00C9251D">
      <w:pPr>
        <w:spacing w:after="0" w:line="240" w:lineRule="auto"/>
        <w:ind w:left="6372" w:firstLine="708"/>
        <w:rPr>
          <w:rFonts w:ascii="Corbel" w:hAnsi="Corbel"/>
          <w:sz w:val="24"/>
          <w:szCs w:val="24"/>
        </w:rPr>
      </w:pPr>
      <w:r w:rsidRPr="00C9251D">
        <w:rPr>
          <w:rFonts w:ascii="Corbel" w:hAnsi="Corbel"/>
          <w:sz w:val="24"/>
          <w:szCs w:val="24"/>
        </w:rPr>
        <w:t xml:space="preserve">RAZEM   </w:t>
      </w:r>
      <w:r w:rsidR="007C1404">
        <w:rPr>
          <w:rFonts w:ascii="Corbel" w:hAnsi="Corbel"/>
          <w:sz w:val="24"/>
          <w:szCs w:val="24"/>
        </w:rPr>
        <w:t>15</w:t>
      </w:r>
    </w:p>
    <w:p w14:paraId="159B92A2" w14:textId="77777777" w:rsidR="007C1404" w:rsidRPr="00C9251D" w:rsidRDefault="007C1404" w:rsidP="00C9251D">
      <w:pPr>
        <w:spacing w:after="0" w:line="240" w:lineRule="auto"/>
        <w:ind w:left="6372" w:firstLine="708"/>
        <w:rPr>
          <w:rFonts w:ascii="Corbel" w:hAnsi="Corbel"/>
          <w:sz w:val="24"/>
          <w:szCs w:val="24"/>
        </w:rPr>
      </w:pPr>
    </w:p>
    <w:p w14:paraId="6353A4F3" w14:textId="758342AC" w:rsidR="00CF6F04" w:rsidRPr="007C1404" w:rsidRDefault="0085747A" w:rsidP="007C140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9251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C9251D">
        <w:rPr>
          <w:rFonts w:ascii="Corbel" w:hAnsi="Corbel"/>
          <w:sz w:val="24"/>
          <w:szCs w:val="24"/>
        </w:rPr>
        <w:t xml:space="preserve">, </w:t>
      </w:r>
      <w:r w:rsidRPr="00C9251D">
        <w:rPr>
          <w:rFonts w:ascii="Corbel" w:hAnsi="Corbel"/>
          <w:sz w:val="24"/>
          <w:szCs w:val="24"/>
        </w:rPr>
        <w:t>zajęć praktyczn</w:t>
      </w:r>
      <w:r w:rsidR="007C1404">
        <w:rPr>
          <w:rFonts w:ascii="Corbel" w:hAnsi="Corbel"/>
          <w:sz w:val="24"/>
          <w:szCs w:val="24"/>
        </w:rPr>
        <w:t>ych</w:t>
      </w:r>
    </w:p>
    <w:p w14:paraId="0574A064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9BCFF" w14:textId="77777777" w:rsidR="0085747A" w:rsidRPr="00C9251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9251D">
        <w:rPr>
          <w:rFonts w:ascii="Corbel" w:hAnsi="Corbel"/>
          <w:b w:val="0"/>
          <w:smallCaps w:val="0"/>
          <w:szCs w:val="24"/>
        </w:rPr>
        <w:t xml:space="preserve">3.4 Metody dydaktyczne </w:t>
      </w:r>
    </w:p>
    <w:p w14:paraId="501463F8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D065A6" w14:textId="68E6AAA5" w:rsidR="00CF6F04" w:rsidRPr="00FB0D82" w:rsidRDefault="00CF6F04" w:rsidP="00CF6F0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FB0D82">
        <w:rPr>
          <w:rFonts w:eastAsia="Cambria"/>
          <w:szCs w:val="24"/>
          <w:lang w:eastAsia="ar-SA"/>
        </w:rPr>
        <w:t>Wykład:</w:t>
      </w:r>
      <w:r w:rsidRPr="00324E94">
        <w:rPr>
          <w:rFonts w:eastAsia="Cambria"/>
          <w:szCs w:val="24"/>
          <w:lang w:eastAsia="ar-SA"/>
        </w:rPr>
        <w:t xml:space="preserve"> </w:t>
      </w:r>
      <w:r w:rsidR="00FB0D82" w:rsidRPr="00FB0D82">
        <w:rPr>
          <w:rFonts w:ascii="Corbel" w:eastAsia="Cambria" w:hAnsi="Corbel"/>
          <w:b w:val="0"/>
          <w:spacing w:val="-5"/>
          <w:szCs w:val="24"/>
        </w:rPr>
        <w:t>Podstawową metodą nauczania jest metoda teoretyczna, z elementami praktycznego stosowania przepisów. Istotą wykładów będzie przybliżenie ustawowego zespołu najważniejszych- z punktu widzenia przyszłej praktyki zawodowej studentów, typów czynów zabronionych. Ponadto zaprezentowane zostanie wybrane orzecznictwo sądowe (orzecznictwo SN i SA), którego znajomość jest wymagana dla potrzeb poprawnego rozwiązania kazusów</w:t>
      </w:r>
      <w:r w:rsidRPr="00FB0D82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329E97BB" w14:textId="77777777" w:rsidR="0085747A" w:rsidRPr="00CF6F0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F1B3F6" w14:textId="77777777" w:rsidR="0085747A" w:rsidRPr="00C9251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C9251D">
        <w:rPr>
          <w:rFonts w:ascii="Corbel" w:hAnsi="Corbel"/>
          <w:b w:val="0"/>
          <w:smallCaps w:val="0"/>
          <w:szCs w:val="24"/>
        </w:rPr>
        <w:t xml:space="preserve">4. </w:t>
      </w:r>
      <w:r w:rsidR="0085747A" w:rsidRPr="00C9251D">
        <w:rPr>
          <w:rFonts w:ascii="Corbel" w:hAnsi="Corbel"/>
          <w:b w:val="0"/>
          <w:smallCaps w:val="0"/>
          <w:szCs w:val="24"/>
        </w:rPr>
        <w:t>METODY I KRYTERIA OCENY</w:t>
      </w:r>
      <w:r w:rsidR="009F4610" w:rsidRPr="00C9251D">
        <w:rPr>
          <w:rFonts w:ascii="Corbel" w:hAnsi="Corbel"/>
          <w:b w:val="0"/>
          <w:smallCaps w:val="0"/>
          <w:szCs w:val="24"/>
        </w:rPr>
        <w:t xml:space="preserve"> </w:t>
      </w:r>
    </w:p>
    <w:p w14:paraId="4C91C819" w14:textId="77777777" w:rsidR="00923D7D" w:rsidRPr="00C9251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0FB637DC" w14:textId="77777777" w:rsidR="0085747A" w:rsidRPr="00C9251D" w:rsidRDefault="0085747A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9251D">
        <w:rPr>
          <w:rFonts w:ascii="Corbel" w:hAnsi="Corbel"/>
          <w:b w:val="0"/>
          <w:smallCaps w:val="0"/>
          <w:szCs w:val="24"/>
        </w:rPr>
        <w:t xml:space="preserve">4.1 Sposoby weryfikacji efektów </w:t>
      </w:r>
      <w:r w:rsidR="00C05F44" w:rsidRPr="00C9251D">
        <w:rPr>
          <w:rFonts w:ascii="Corbel" w:hAnsi="Corbel"/>
          <w:b w:val="0"/>
          <w:smallCaps w:val="0"/>
          <w:szCs w:val="24"/>
        </w:rPr>
        <w:t>uczenia się</w:t>
      </w:r>
    </w:p>
    <w:p w14:paraId="5C899F0E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7"/>
        <w:gridCol w:w="2117"/>
      </w:tblGrid>
      <w:tr w:rsidR="0085747A" w:rsidRPr="00C9251D" w14:paraId="29839912" w14:textId="77777777" w:rsidTr="00AE3A22">
        <w:tc>
          <w:tcPr>
            <w:tcW w:w="1961" w:type="dxa"/>
            <w:vAlign w:val="center"/>
          </w:tcPr>
          <w:p w14:paraId="26A7B567" w14:textId="77777777" w:rsidR="0085747A" w:rsidRPr="00C9251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7" w:type="dxa"/>
            <w:vAlign w:val="center"/>
          </w:tcPr>
          <w:p w14:paraId="0AE6F7AE" w14:textId="77777777" w:rsidR="0085747A" w:rsidRPr="00C9251D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9B877B8" w14:textId="77777777" w:rsidR="0085747A" w:rsidRPr="00C9251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925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4D5BFD0" w14:textId="77777777" w:rsidR="00923D7D" w:rsidRPr="00C9251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72C4C9A" w14:textId="77777777" w:rsidR="0085747A" w:rsidRPr="00C9251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C9251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C9251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E3A22" w:rsidRPr="00C9251D" w14:paraId="2EF34A12" w14:textId="77777777" w:rsidTr="00AE3A22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1B4F" w14:textId="28707B26" w:rsidR="00AE3A22" w:rsidRPr="00C9251D" w:rsidRDefault="00AE3A22" w:rsidP="00AE3A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9251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  <w:r w:rsidR="00A70A6E">
              <w:rPr>
                <w:rFonts w:ascii="Corbel" w:hAnsi="Corbel"/>
                <w:b w:val="0"/>
                <w:smallCaps w:val="0"/>
                <w:szCs w:val="24"/>
              </w:rPr>
              <w:t xml:space="preserve"> – EK_19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8263" w14:textId="7696F5DF" w:rsidR="00AE3A22" w:rsidRPr="00C9251D" w:rsidRDefault="00FB0D82" w:rsidP="00AE3A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b w:val="0"/>
                <w:color w:val="000000"/>
                <w:sz w:val="22"/>
              </w:rPr>
              <w:t>Zaliczenie</w:t>
            </w:r>
            <w:r w:rsidR="00A70A6E" w:rsidRPr="00834E0F">
              <w:rPr>
                <w:b w:val="0"/>
                <w:color w:val="000000"/>
                <w:sz w:val="22"/>
              </w:rPr>
              <w:t xml:space="preserve"> pisemn</w:t>
            </w:r>
            <w:r>
              <w:rPr>
                <w:b w:val="0"/>
                <w:color w:val="000000"/>
                <w:sz w:val="22"/>
              </w:rPr>
              <w:t>e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DDE5" w14:textId="0C523986" w:rsidR="00AE3A22" w:rsidRPr="00C9251D" w:rsidRDefault="000B0338" w:rsidP="00AE3A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</w:p>
        </w:tc>
      </w:tr>
    </w:tbl>
    <w:p w14:paraId="04F1682E" w14:textId="77777777" w:rsidR="00A70A6E" w:rsidRDefault="00A70A6E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38D71A0A" w14:textId="5A54DEBA" w:rsidR="0085747A" w:rsidRPr="00C9251D" w:rsidRDefault="003E1941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9251D">
        <w:rPr>
          <w:rFonts w:ascii="Corbel" w:hAnsi="Corbel"/>
          <w:b w:val="0"/>
          <w:smallCaps w:val="0"/>
          <w:szCs w:val="24"/>
        </w:rPr>
        <w:t xml:space="preserve">4.2 </w:t>
      </w:r>
      <w:r w:rsidR="0085747A" w:rsidRPr="00C9251D">
        <w:rPr>
          <w:rFonts w:ascii="Corbel" w:hAnsi="Corbel"/>
          <w:b w:val="0"/>
          <w:smallCaps w:val="0"/>
          <w:szCs w:val="24"/>
        </w:rPr>
        <w:t>Warunki zaliczenia przedmiotu (kryteria oceniania)</w:t>
      </w:r>
      <w:r w:rsidR="00923D7D" w:rsidRPr="00C9251D">
        <w:rPr>
          <w:rFonts w:ascii="Corbel" w:hAnsi="Corbel"/>
          <w:b w:val="0"/>
          <w:smallCaps w:val="0"/>
          <w:szCs w:val="24"/>
        </w:rPr>
        <w:t xml:space="preserve"> </w:t>
      </w:r>
    </w:p>
    <w:p w14:paraId="2F0ECF5F" w14:textId="77777777" w:rsidR="00923D7D" w:rsidRPr="00C9251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9251D" w14:paraId="620C52BF" w14:textId="77777777" w:rsidTr="00923D7D">
        <w:tc>
          <w:tcPr>
            <w:tcW w:w="9670" w:type="dxa"/>
          </w:tcPr>
          <w:p w14:paraId="5F4F721C" w14:textId="6F5B9259" w:rsidR="00FB0D82" w:rsidRPr="001630B6" w:rsidRDefault="007C1404" w:rsidP="00FB0D82">
            <w:pPr>
              <w:spacing w:after="0" w:line="240" w:lineRule="auto"/>
              <w:jc w:val="both"/>
              <w:rPr>
                <w:rFonts w:ascii="Corbel" w:eastAsia="Cambria" w:hAnsi="Corbel"/>
                <w:bCs/>
                <w:color w:val="FF0000"/>
                <w:sz w:val="24"/>
                <w:szCs w:val="24"/>
              </w:rPr>
            </w:pPr>
            <w:r>
              <w:rPr>
                <w:rFonts w:ascii="Corbel" w:eastAsia="Times New Roman" w:hAnsi="Corbel"/>
                <w:b/>
                <w:bCs/>
                <w:color w:val="000000"/>
                <w:sz w:val="24"/>
                <w:szCs w:val="24"/>
                <w:lang w:eastAsia="pl-PL"/>
              </w:rPr>
              <w:t>Zaliczenie z oceną</w:t>
            </w:r>
            <w:r w:rsidRPr="00FB0D82">
              <w:rPr>
                <w:rFonts w:ascii="Corbel" w:eastAsia="Times New Roman" w:hAnsi="Corbel"/>
                <w:b/>
                <w:bCs/>
                <w:color w:val="000000"/>
                <w:sz w:val="24"/>
                <w:szCs w:val="24"/>
                <w:lang w:eastAsia="pl-PL"/>
              </w:rPr>
              <w:t>:</w:t>
            </w:r>
            <w:r w:rsidR="00A70A6E" w:rsidRPr="00FB0D82">
              <w:rPr>
                <w:rFonts w:ascii="Corbel" w:eastAsia="Times New Roman" w:hAnsi="Corbel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A70A6E" w:rsidRPr="00FB0D82">
              <w:rPr>
                <w:rFonts w:ascii="Corbel" w:eastAsia="Cambria" w:hAnsi="Corbel"/>
                <w:sz w:val="24"/>
                <w:szCs w:val="24"/>
                <w:lang w:eastAsia="ar-SA"/>
              </w:rPr>
              <w:t xml:space="preserve"> </w:t>
            </w:r>
            <w:r w:rsidR="00FB0D82" w:rsidRPr="00FB0D82">
              <w:rPr>
                <w:rFonts w:ascii="Corbel" w:eastAsia="Cambria" w:hAnsi="Corbel"/>
                <w:bCs/>
                <w:sz w:val="24"/>
                <w:szCs w:val="24"/>
              </w:rPr>
              <w:t>w formie mieszanej: testowo- opisowej (test zamknięty, jednokrotnego wyboru z możliwymi pytaniami wymagającymi uzupełnienia przez studenta np. nazwy przestępstwa na podstawie podanego artykułu k.k.).</w:t>
            </w:r>
          </w:p>
          <w:p w14:paraId="17BC3CAB" w14:textId="36D9B708" w:rsidR="00642C07" w:rsidRPr="00642C07" w:rsidRDefault="00FB0D82" w:rsidP="00642C07">
            <w:pPr>
              <w:widowControl w:val="0"/>
              <w:tabs>
                <w:tab w:val="left" w:pos="9000"/>
              </w:tabs>
              <w:autoSpaceDE w:val="0"/>
              <w:autoSpaceDN w:val="0"/>
              <w:adjustRightInd w:val="0"/>
              <w:spacing w:after="0" w:line="240" w:lineRule="auto"/>
              <w:ind w:right="363" w:firstLine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FB0D82">
              <w:rPr>
                <w:rFonts w:ascii="Corbel" w:eastAsia="Cambria" w:hAnsi="Corbel"/>
                <w:sz w:val="24"/>
                <w:szCs w:val="24"/>
              </w:rPr>
              <w:t xml:space="preserve">Wszystkie pytania testowe punktowane będą po 1 punkcie za każdą prawidłową </w:t>
            </w:r>
            <w:r w:rsidRPr="00FB0D82">
              <w:rPr>
                <w:rFonts w:ascii="Corbel" w:eastAsia="Cambria" w:hAnsi="Corbel"/>
                <w:sz w:val="24"/>
                <w:szCs w:val="24"/>
              </w:rPr>
              <w:lastRenderedPageBreak/>
              <w:t>odpowiedź. Łącznie można uzyskać 30 punktów. Pozytywny wynik wymaga uzyskania co najmniej 16 punktów. W zakresie kryteriów uwzględnianych przy wystawianiu oceny k</w:t>
            </w:r>
            <w:r w:rsidRPr="00642C07">
              <w:rPr>
                <w:rFonts w:ascii="Corbel" w:eastAsia="Cambria" w:hAnsi="Corbel"/>
                <w:sz w:val="24"/>
                <w:szCs w:val="24"/>
              </w:rPr>
              <w:t xml:space="preserve">ońcowej, pod uwagę będzie brana znajomości znamion wybranych typów czynów zabronionych części szczególnej, jak i umiejętności ich zastosowania w rozwiązaniu przykładowych stanów faktycznych [krótkie kazusy, do których będą podane pytania testowe wraz z trzema propozycjami odpowiedzi, z których tylko jedna będzie poprawna]. </w:t>
            </w:r>
          </w:p>
          <w:p w14:paraId="349F65AC" w14:textId="594F899E" w:rsidR="0085747A" w:rsidRPr="00C9251D" w:rsidRDefault="00642C07" w:rsidP="00642C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2C07">
              <w:rPr>
                <w:rFonts w:ascii="Corbel" w:hAnsi="Corbel"/>
                <w:b w:val="0"/>
                <w:smallCaps w:val="0"/>
                <w:szCs w:val="24"/>
              </w:rPr>
              <w:t>W szczególnych przypadkach istnieje możliwość przeprowadzenia egzaminu w formie ustnej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bookmarkStart w:id="0" w:name="_GoBack"/>
        <w:bookmarkEnd w:id="0"/>
      </w:tr>
    </w:tbl>
    <w:p w14:paraId="0DCF4C5F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B189F6" w14:textId="77777777" w:rsidR="009F4610" w:rsidRPr="00C9251D" w:rsidRDefault="0085747A" w:rsidP="009C54AE">
      <w:pPr>
        <w:pStyle w:val="Bezodstpw"/>
        <w:ind w:left="284" w:hanging="284"/>
        <w:jc w:val="both"/>
        <w:rPr>
          <w:rFonts w:ascii="Corbel" w:hAnsi="Corbel"/>
          <w:sz w:val="24"/>
          <w:szCs w:val="24"/>
        </w:rPr>
      </w:pPr>
      <w:r w:rsidRPr="00C9251D">
        <w:rPr>
          <w:rFonts w:ascii="Corbel" w:hAnsi="Corbel"/>
          <w:sz w:val="24"/>
          <w:szCs w:val="24"/>
        </w:rPr>
        <w:t xml:space="preserve">5. </w:t>
      </w:r>
      <w:r w:rsidR="00C61DC5" w:rsidRPr="00C9251D">
        <w:rPr>
          <w:rFonts w:ascii="Corbel" w:hAnsi="Corbel"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A069E14" w14:textId="77777777" w:rsidR="0085747A" w:rsidRPr="00C9251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C9251D" w14:paraId="47C3AC49" w14:textId="77777777" w:rsidTr="003E1941">
        <w:tc>
          <w:tcPr>
            <w:tcW w:w="4962" w:type="dxa"/>
            <w:vAlign w:val="center"/>
          </w:tcPr>
          <w:p w14:paraId="3AEB1479" w14:textId="77777777" w:rsidR="0085747A" w:rsidRPr="00C9251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Forma a</w:t>
            </w:r>
            <w:r w:rsidR="0085747A" w:rsidRPr="00C9251D">
              <w:rPr>
                <w:rFonts w:ascii="Corbel" w:hAnsi="Corbel"/>
                <w:sz w:val="24"/>
                <w:szCs w:val="24"/>
              </w:rPr>
              <w:t>ktywnoś</w:t>
            </w:r>
            <w:r w:rsidRPr="00C9251D">
              <w:rPr>
                <w:rFonts w:ascii="Corbel" w:hAnsi="Corbel"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7D2A11" w14:textId="77777777" w:rsidR="0085747A" w:rsidRPr="00C9251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Średnia l</w:t>
            </w:r>
            <w:r w:rsidR="0085747A" w:rsidRPr="00C9251D">
              <w:rPr>
                <w:rFonts w:ascii="Corbel" w:hAnsi="Corbel"/>
                <w:sz w:val="24"/>
                <w:szCs w:val="24"/>
              </w:rPr>
              <w:t>iczba godzin</w:t>
            </w:r>
            <w:r w:rsidR="0071620A" w:rsidRPr="00C925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9251D">
              <w:rPr>
                <w:rFonts w:ascii="Corbel" w:hAnsi="Corbel"/>
                <w:sz w:val="24"/>
                <w:szCs w:val="24"/>
              </w:rPr>
              <w:t>na zrealizowanie aktywności</w:t>
            </w:r>
          </w:p>
        </w:tc>
      </w:tr>
      <w:tr w:rsidR="0085747A" w:rsidRPr="00C9251D" w14:paraId="7F8C7F3B" w14:textId="77777777" w:rsidTr="00923D7D">
        <w:tc>
          <w:tcPr>
            <w:tcW w:w="4962" w:type="dxa"/>
          </w:tcPr>
          <w:p w14:paraId="38B54BC1" w14:textId="0477219F" w:rsidR="0085747A" w:rsidRPr="00C925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G</w:t>
            </w:r>
            <w:r w:rsidR="0085747A" w:rsidRPr="00C9251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C9251D">
              <w:rPr>
                <w:rFonts w:ascii="Corbel" w:hAnsi="Corbel"/>
                <w:sz w:val="24"/>
                <w:szCs w:val="24"/>
              </w:rPr>
              <w:t>z </w:t>
            </w:r>
            <w:r w:rsidR="000A3CDF" w:rsidRPr="00C9251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C9251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E27FFC9" w14:textId="4425B253" w:rsidR="00A33C48" w:rsidRPr="00C9251D" w:rsidRDefault="00FB0D82" w:rsidP="004339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  <w:r w:rsidR="00A33C48">
              <w:rPr>
                <w:rFonts w:ascii="Corbel" w:hAnsi="Corbel"/>
                <w:sz w:val="24"/>
                <w:szCs w:val="24"/>
              </w:rPr>
              <w:t xml:space="preserve"> godzin </w:t>
            </w:r>
          </w:p>
        </w:tc>
      </w:tr>
      <w:tr w:rsidR="00C61DC5" w:rsidRPr="00C9251D" w14:paraId="7A53B259" w14:textId="77777777" w:rsidTr="00923D7D">
        <w:tc>
          <w:tcPr>
            <w:tcW w:w="4962" w:type="dxa"/>
          </w:tcPr>
          <w:p w14:paraId="4BFA09FF" w14:textId="77777777" w:rsidR="00C61DC5" w:rsidRPr="00C925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C9251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25E5660" w14:textId="77777777" w:rsidR="00C61DC5" w:rsidRPr="00C925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F7C98D0" w14:textId="62749D2E" w:rsidR="00A33C48" w:rsidRPr="00A33C48" w:rsidRDefault="004339D6" w:rsidP="004339D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u</w:t>
            </w:r>
            <w:r w:rsidR="00A33C48" w:rsidRPr="00A33C48">
              <w:rPr>
                <w:rFonts w:ascii="Corbel" w:hAnsi="Corbel"/>
              </w:rPr>
              <w:t xml:space="preserve">dział w </w:t>
            </w:r>
            <w:r w:rsidR="00FB0D82">
              <w:rPr>
                <w:rFonts w:ascii="Corbel" w:hAnsi="Corbel"/>
              </w:rPr>
              <w:t>zaliczeniu</w:t>
            </w:r>
            <w:r w:rsidR="00A33C48" w:rsidRPr="00A33C48">
              <w:rPr>
                <w:rFonts w:ascii="Corbel" w:hAnsi="Corbel"/>
              </w:rPr>
              <w:t xml:space="preserve"> </w:t>
            </w:r>
            <w:r w:rsidR="00FB0D82">
              <w:rPr>
                <w:rFonts w:ascii="Corbel" w:hAnsi="Corbel"/>
              </w:rPr>
              <w:t>0,5</w:t>
            </w:r>
            <w:r w:rsidR="00A33C48" w:rsidRPr="00A33C48">
              <w:rPr>
                <w:rFonts w:ascii="Corbel" w:hAnsi="Corbel"/>
              </w:rPr>
              <w:t xml:space="preserve"> godz.</w:t>
            </w:r>
          </w:p>
          <w:p w14:paraId="08247972" w14:textId="1B398721" w:rsidR="00C61DC5" w:rsidRPr="00C9251D" w:rsidRDefault="00A33C48" w:rsidP="00A33C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3C48">
              <w:rPr>
                <w:rFonts w:ascii="Corbel" w:hAnsi="Corbel"/>
              </w:rPr>
              <w:t>-udział w konsultacjach 3</w:t>
            </w:r>
            <w:r w:rsidR="00FB0D82">
              <w:rPr>
                <w:rFonts w:ascii="Corbel" w:hAnsi="Corbel"/>
              </w:rPr>
              <w:t>,5</w:t>
            </w:r>
            <w:r w:rsidRPr="00A33C48">
              <w:rPr>
                <w:rFonts w:ascii="Corbel" w:hAnsi="Corbel"/>
              </w:rPr>
              <w:t xml:space="preserve"> godz.</w:t>
            </w:r>
          </w:p>
        </w:tc>
      </w:tr>
      <w:tr w:rsidR="00C61DC5" w:rsidRPr="00C9251D" w14:paraId="41DA62F5" w14:textId="77777777" w:rsidTr="00923D7D">
        <w:tc>
          <w:tcPr>
            <w:tcW w:w="4962" w:type="dxa"/>
          </w:tcPr>
          <w:p w14:paraId="77EDF96A" w14:textId="77777777" w:rsidR="0071620A" w:rsidRPr="00C925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F8645B9" w14:textId="77777777" w:rsidR="00C61DC5" w:rsidRPr="00C925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D2DD1E7" w14:textId="2932E4B4" w:rsidR="00C61DC5" w:rsidRPr="00C9251D" w:rsidRDefault="00FB0D8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71</w:t>
            </w:r>
          </w:p>
        </w:tc>
      </w:tr>
      <w:tr w:rsidR="0085747A" w:rsidRPr="00C9251D" w14:paraId="12E73E9A" w14:textId="77777777" w:rsidTr="00923D7D">
        <w:tc>
          <w:tcPr>
            <w:tcW w:w="4962" w:type="dxa"/>
          </w:tcPr>
          <w:p w14:paraId="72133B40" w14:textId="77777777" w:rsidR="0085747A" w:rsidRPr="00C9251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6D4F5D1" w14:textId="1B3E4D3E" w:rsidR="0085747A" w:rsidRPr="00C9251D" w:rsidRDefault="00FB0D8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C9251D" w14:paraId="7628CBAF" w14:textId="77777777" w:rsidTr="00923D7D">
        <w:tc>
          <w:tcPr>
            <w:tcW w:w="4962" w:type="dxa"/>
          </w:tcPr>
          <w:p w14:paraId="4C594E18" w14:textId="77777777" w:rsidR="0085747A" w:rsidRPr="00C9251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251D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915D8BF" w14:textId="01893DB4" w:rsidR="0085747A" w:rsidRPr="00C9251D" w:rsidRDefault="00FB0D8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61AF08A" w14:textId="77777777" w:rsidR="0085747A" w:rsidRPr="00C9251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9251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9251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28A8A45" w14:textId="77777777" w:rsidR="003E1941" w:rsidRPr="00C9251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E72C05" w14:textId="77777777" w:rsidR="0085747A" w:rsidRPr="00C9251D" w:rsidRDefault="0071620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9251D">
        <w:rPr>
          <w:rFonts w:ascii="Corbel" w:hAnsi="Corbel"/>
          <w:b w:val="0"/>
          <w:smallCaps w:val="0"/>
          <w:szCs w:val="24"/>
        </w:rPr>
        <w:t xml:space="preserve">6. </w:t>
      </w:r>
      <w:r w:rsidR="0085747A" w:rsidRPr="00C9251D">
        <w:rPr>
          <w:rFonts w:ascii="Corbel" w:hAnsi="Corbel"/>
          <w:b w:val="0"/>
          <w:smallCaps w:val="0"/>
          <w:szCs w:val="24"/>
        </w:rPr>
        <w:t>PRAKTYKI ZAWO</w:t>
      </w:r>
      <w:r w:rsidR="009D3F3B" w:rsidRPr="00C9251D">
        <w:rPr>
          <w:rFonts w:ascii="Corbel" w:hAnsi="Corbel"/>
          <w:b w:val="0"/>
          <w:smallCaps w:val="0"/>
          <w:szCs w:val="24"/>
        </w:rPr>
        <w:t>DOWE W RAMACH PRZEDMIOTU</w:t>
      </w:r>
    </w:p>
    <w:p w14:paraId="3A908313" w14:textId="77777777" w:rsidR="0085747A" w:rsidRPr="00C9251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C9251D" w14:paraId="7775B598" w14:textId="77777777" w:rsidTr="006D4E7B">
        <w:trPr>
          <w:trHeight w:val="397"/>
        </w:trPr>
        <w:tc>
          <w:tcPr>
            <w:tcW w:w="3544" w:type="dxa"/>
          </w:tcPr>
          <w:p w14:paraId="55013FC6" w14:textId="77777777" w:rsidR="0085747A" w:rsidRPr="00C9251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BF880E6" w14:textId="335F32A0" w:rsidR="0085747A" w:rsidRPr="00C9251D" w:rsidRDefault="006D4E7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C9251D" w14:paraId="41BADF4B" w14:textId="77777777" w:rsidTr="006D4E7B">
        <w:trPr>
          <w:trHeight w:val="397"/>
        </w:trPr>
        <w:tc>
          <w:tcPr>
            <w:tcW w:w="3544" w:type="dxa"/>
          </w:tcPr>
          <w:p w14:paraId="79C47157" w14:textId="77777777" w:rsidR="0085747A" w:rsidRPr="00C9251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251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03D10D1" w14:textId="7EF1B91B" w:rsidR="0085747A" w:rsidRPr="00C9251D" w:rsidRDefault="006D4E7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9151105" w14:textId="77777777" w:rsidR="003E1941" w:rsidRPr="00C9251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3ACDB2" w14:textId="77777777" w:rsidR="0085747A" w:rsidRPr="00C9251D" w:rsidRDefault="0067584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9251D">
        <w:rPr>
          <w:rFonts w:ascii="Corbel" w:hAnsi="Corbel"/>
          <w:b w:val="0"/>
          <w:smallCaps w:val="0"/>
          <w:szCs w:val="24"/>
        </w:rPr>
        <w:t xml:space="preserve">7. </w:t>
      </w:r>
      <w:r w:rsidR="0085747A" w:rsidRPr="00C9251D">
        <w:rPr>
          <w:rFonts w:ascii="Corbel" w:hAnsi="Corbel"/>
          <w:b w:val="0"/>
          <w:smallCaps w:val="0"/>
          <w:szCs w:val="24"/>
        </w:rPr>
        <w:t>LITERATURA</w:t>
      </w:r>
      <w:r w:rsidRPr="00C9251D">
        <w:rPr>
          <w:rFonts w:ascii="Corbel" w:hAnsi="Corbel"/>
          <w:b w:val="0"/>
          <w:smallCaps w:val="0"/>
          <w:szCs w:val="24"/>
        </w:rPr>
        <w:t xml:space="preserve"> </w:t>
      </w:r>
    </w:p>
    <w:p w14:paraId="02F2208D" w14:textId="77777777" w:rsidR="00675843" w:rsidRPr="00C9251D" w:rsidRDefault="0067584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C9251D" w14:paraId="3050799B" w14:textId="77777777" w:rsidTr="006D4E7B">
        <w:trPr>
          <w:trHeight w:val="397"/>
        </w:trPr>
        <w:tc>
          <w:tcPr>
            <w:tcW w:w="7513" w:type="dxa"/>
          </w:tcPr>
          <w:p w14:paraId="249FB20D" w14:textId="2335E450" w:rsidR="009530B2" w:rsidRDefault="009530B2" w:rsidP="009530B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530B2">
              <w:rPr>
                <w:rFonts w:ascii="Corbel" w:hAnsi="Corbel"/>
                <w:sz w:val="24"/>
                <w:szCs w:val="24"/>
              </w:rPr>
              <w:t>Literatura</w:t>
            </w:r>
            <w:r w:rsidRPr="009530B2">
              <w:rPr>
                <w:rFonts w:ascii="Corbel" w:hAnsi="Corbel"/>
                <w:sz w:val="24"/>
                <w:szCs w:val="24"/>
              </w:rPr>
              <w:t xml:space="preserve"> podstawowa:</w:t>
            </w:r>
          </w:p>
          <w:p w14:paraId="6584A415" w14:textId="77777777" w:rsidR="009530B2" w:rsidRPr="009530B2" w:rsidRDefault="009530B2" w:rsidP="009530B2">
            <w:pPr>
              <w:spacing w:after="0"/>
              <w:rPr>
                <w:rFonts w:ascii="Corbel" w:eastAsia="Times New Roman" w:hAnsi="Corbel"/>
                <w:color w:val="000000"/>
                <w:sz w:val="28"/>
                <w:szCs w:val="24"/>
                <w:lang w:eastAsia="pl-PL"/>
              </w:rPr>
            </w:pPr>
          </w:p>
          <w:p w14:paraId="464D418B" w14:textId="49A39BE0" w:rsidR="00C9251D" w:rsidRPr="00C9251D" w:rsidRDefault="00C9251D" w:rsidP="00C9251D">
            <w:pPr>
              <w:numPr>
                <w:ilvl w:val="0"/>
                <w:numId w:val="2"/>
              </w:numPr>
              <w:spacing w:after="0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9251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A. Marek, V. Konarska-</w:t>
            </w:r>
            <w:proofErr w:type="spellStart"/>
            <w:r w:rsidRPr="00C9251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Wrzosek</w:t>
            </w:r>
            <w:proofErr w:type="spellEnd"/>
            <w:r w:rsidRPr="00C9251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 w:rsidRPr="00C9251D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Prawo karne</w:t>
            </w:r>
            <w:r w:rsidRPr="00C9251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2019.</w:t>
            </w:r>
          </w:p>
          <w:p w14:paraId="1CD8480A" w14:textId="689A1A31" w:rsidR="00C9251D" w:rsidRPr="00195B3D" w:rsidRDefault="00195B3D" w:rsidP="00195B3D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J. </w:t>
            </w:r>
            <w:proofErr w:type="spellStart"/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Giezek</w:t>
            </w:r>
            <w:proofErr w:type="spellEnd"/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(red.), </w:t>
            </w:r>
            <w:r w:rsidRPr="00132168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 xml:space="preserve">Kodeks karny. Część szczególna. Komentarz.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Wolters Kluwer Polska 2021</w:t>
            </w:r>
            <w:r w:rsidRPr="00195B3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85747A" w:rsidRPr="00C9251D" w14:paraId="6F8296BC" w14:textId="77777777" w:rsidTr="006D4E7B">
        <w:trPr>
          <w:trHeight w:val="397"/>
        </w:trPr>
        <w:tc>
          <w:tcPr>
            <w:tcW w:w="7513" w:type="dxa"/>
          </w:tcPr>
          <w:p w14:paraId="1A55FE36" w14:textId="59E0F17F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2C0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59D6B9B" w14:textId="77777777" w:rsidR="009530B2" w:rsidRPr="00642C07" w:rsidRDefault="009530B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55465AD" w14:textId="77777777" w:rsidR="00C9251D" w:rsidRPr="00377486" w:rsidRDefault="00C9251D" w:rsidP="00377486">
            <w:pPr>
              <w:numPr>
                <w:ilvl w:val="0"/>
                <w:numId w:val="3"/>
              </w:numPr>
              <w:snapToGrid w:val="0"/>
              <w:spacing w:after="0" w:line="360" w:lineRule="auto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37748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L. Gardocki, </w:t>
            </w:r>
            <w:r w:rsidRPr="00377486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Prawo karne</w:t>
            </w:r>
            <w:r w:rsidRPr="0037748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2017.</w:t>
            </w:r>
          </w:p>
          <w:p w14:paraId="01CD5BD1" w14:textId="173D6BCF" w:rsidR="00C9251D" w:rsidRPr="00377486" w:rsidRDefault="00C9251D" w:rsidP="00377486">
            <w:pPr>
              <w:pStyle w:val="Punktygwne"/>
              <w:numPr>
                <w:ilvl w:val="0"/>
                <w:numId w:val="3"/>
              </w:numPr>
              <w:spacing w:before="0" w:after="0" w:line="360" w:lineRule="auto"/>
              <w:jc w:val="both"/>
              <w:rPr>
                <w:rFonts w:ascii="Corbel" w:eastAsia="Times New Roman" w:hAnsi="Corbel"/>
                <w:b w:val="0"/>
                <w:smallCaps w:val="0"/>
                <w:color w:val="000000"/>
                <w:szCs w:val="24"/>
                <w:lang w:eastAsia="pl-PL"/>
              </w:rPr>
            </w:pPr>
            <w:r w:rsidRPr="00377486">
              <w:rPr>
                <w:rFonts w:ascii="Corbel" w:eastAsia="Times New Roman" w:hAnsi="Corbel"/>
                <w:b w:val="0"/>
                <w:smallCaps w:val="0"/>
                <w:color w:val="000000"/>
                <w:szCs w:val="24"/>
                <w:lang w:eastAsia="pl-PL"/>
              </w:rPr>
              <w:t xml:space="preserve">G. Bogdan (et. a), </w:t>
            </w:r>
            <w:r w:rsidRPr="00377486">
              <w:rPr>
                <w:rFonts w:ascii="Corbel" w:eastAsia="Times New Roman" w:hAnsi="Corbel"/>
                <w:b w:val="0"/>
                <w:i/>
                <w:smallCaps w:val="0"/>
                <w:color w:val="000000"/>
                <w:szCs w:val="24"/>
                <w:lang w:eastAsia="pl-PL"/>
              </w:rPr>
              <w:t>Prawo karne materialne. Zbiór Kazusów</w:t>
            </w:r>
            <w:r w:rsidRPr="00377486">
              <w:rPr>
                <w:rFonts w:ascii="Corbel" w:eastAsia="Times New Roman" w:hAnsi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  <w:r w:rsidRPr="00377486">
              <w:rPr>
                <w:rFonts w:ascii="Corbel" w:eastAsia="Times New Roman" w:hAnsi="Corbel"/>
                <w:b w:val="0"/>
                <w:i/>
                <w:smallCaps w:val="0"/>
                <w:color w:val="000000"/>
                <w:szCs w:val="24"/>
                <w:lang w:eastAsia="pl-PL"/>
              </w:rPr>
              <w:t>do nauki prawa karnego materialnego</w:t>
            </w:r>
            <w:r w:rsidRPr="00377486">
              <w:rPr>
                <w:rFonts w:ascii="Corbel" w:eastAsia="Times New Roman" w:hAnsi="Corbel"/>
                <w:b w:val="0"/>
                <w:smallCaps w:val="0"/>
                <w:color w:val="000000"/>
                <w:szCs w:val="24"/>
                <w:lang w:eastAsia="pl-PL"/>
              </w:rPr>
              <w:t>, Warszawa wyd. 2013, 2010, 2009.</w:t>
            </w:r>
          </w:p>
          <w:p w14:paraId="66119CAE" w14:textId="45F47022" w:rsidR="00195B3D" w:rsidRPr="00377486" w:rsidRDefault="00195B3D" w:rsidP="00377486">
            <w:pPr>
              <w:pStyle w:val="Punktygwne"/>
              <w:numPr>
                <w:ilvl w:val="0"/>
                <w:numId w:val="3"/>
              </w:numPr>
              <w:spacing w:before="0" w:after="0" w:line="360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77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Wiak (red.), M. Gałązka, R.G. Hałas, S. </w:t>
            </w:r>
            <w:proofErr w:type="spellStart"/>
            <w:r w:rsidRPr="00377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Hypś</w:t>
            </w:r>
            <w:proofErr w:type="spellEnd"/>
            <w:r w:rsidRPr="00377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D. </w:t>
            </w:r>
            <w:proofErr w:type="spellStart"/>
            <w:r w:rsidRPr="00377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Szeleszczuk</w:t>
            </w:r>
            <w:proofErr w:type="spellEnd"/>
            <w:r w:rsidRPr="00377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7748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Prawo karne. Pytania. Kazusy. Tablice. Testy</w:t>
            </w:r>
            <w:r w:rsidRPr="00377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2018;</w:t>
            </w:r>
          </w:p>
          <w:p w14:paraId="28D40F5F" w14:textId="667CDE06" w:rsidR="00377486" w:rsidRPr="00377486" w:rsidRDefault="00377486" w:rsidP="00377486">
            <w:pPr>
              <w:pStyle w:val="Punktygwne"/>
              <w:numPr>
                <w:ilvl w:val="0"/>
                <w:numId w:val="3"/>
              </w:numPr>
              <w:spacing w:before="0" w:after="0" w:line="360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77486">
              <w:rPr>
                <w:rFonts w:ascii="Corbel" w:eastAsia="Times New Roman" w:hAnsi="Corbel"/>
                <w:b w:val="0"/>
                <w:color w:val="000000"/>
                <w:szCs w:val="24"/>
                <w:lang w:eastAsia="pl-PL"/>
              </w:rPr>
              <w:lastRenderedPageBreak/>
              <w:t xml:space="preserve">A. Golonka, </w:t>
            </w:r>
            <w:r w:rsidRPr="00377486">
              <w:rPr>
                <w:rFonts w:ascii="Corbel" w:hAnsi="Corbel" w:cs="Arial"/>
                <w:b w:val="0"/>
                <w:color w:val="000000"/>
                <w:szCs w:val="24"/>
              </w:rPr>
              <w:t>Penalizacja finansowania terroryzmu- uwagi na tle zmian do art. 165a k.k., Państwo i Prawo nr 8, 2019 r.</w:t>
            </w:r>
          </w:p>
          <w:p w14:paraId="4CD9F823" w14:textId="0D82C196" w:rsidR="00377486" w:rsidRPr="00377486" w:rsidRDefault="00377486" w:rsidP="00377486">
            <w:pPr>
              <w:pStyle w:val="Punktygwne"/>
              <w:numPr>
                <w:ilvl w:val="0"/>
                <w:numId w:val="3"/>
              </w:numPr>
              <w:spacing w:before="0" w:after="0" w:line="360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77486">
              <w:rPr>
                <w:rFonts w:ascii="Corbel" w:eastAsia="Times New Roman" w:hAnsi="Corbel"/>
                <w:b w:val="0"/>
                <w:color w:val="000000"/>
                <w:szCs w:val="24"/>
                <w:lang w:eastAsia="pl-PL"/>
              </w:rPr>
              <w:t xml:space="preserve">A. Golonka, </w:t>
            </w:r>
            <w:r w:rsidRPr="00377486">
              <w:rPr>
                <w:rFonts w:ascii="Corbel" w:hAnsi="Corbel" w:cs="Arial"/>
                <w:b w:val="0"/>
                <w:color w:val="000000"/>
                <w:szCs w:val="24"/>
              </w:rPr>
              <w:t xml:space="preserve">Psyche i soma- psychika i ciało człowieka– prawnokarne rozważania nad wybranymi aspektami stanów patologicznych, </w:t>
            </w:r>
            <w:r w:rsidRPr="00377486">
              <w:rPr>
                <w:rFonts w:ascii="Corbel" w:hAnsi="Corbel" w:cs="Arial"/>
                <w:b w:val="0"/>
                <w:i/>
                <w:color w:val="000000"/>
                <w:szCs w:val="24"/>
              </w:rPr>
              <w:t xml:space="preserve">(w:) </w:t>
            </w:r>
            <w:r w:rsidRPr="00377486">
              <w:rPr>
                <w:rFonts w:ascii="Corbel" w:hAnsi="Corbel" w:cs="Arial"/>
                <w:b w:val="0"/>
                <w:color w:val="000000"/>
                <w:spacing w:val="4"/>
                <w:szCs w:val="24"/>
                <w:shd w:val="clear" w:color="auto" w:fill="FFFFFF"/>
              </w:rPr>
              <w:t>Prawo publiczne i prawo karne w XXI wieku. Wybrane zagadnienia, red. Ł. B. Pilarz, Lublin 2019.</w:t>
            </w:r>
          </w:p>
          <w:p w14:paraId="6F5DA7F6" w14:textId="0E34C71D" w:rsidR="00377486" w:rsidRPr="00377486" w:rsidRDefault="00377486" w:rsidP="00377486">
            <w:pPr>
              <w:pStyle w:val="Punktygwne"/>
              <w:numPr>
                <w:ilvl w:val="0"/>
                <w:numId w:val="3"/>
              </w:numPr>
              <w:spacing w:before="0" w:after="0" w:line="360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77486">
              <w:rPr>
                <w:rFonts w:ascii="Corbel" w:eastAsia="Times New Roman" w:hAnsi="Corbel"/>
                <w:b w:val="0"/>
                <w:color w:val="000000"/>
                <w:szCs w:val="24"/>
                <w:lang w:eastAsia="pl-PL"/>
              </w:rPr>
              <w:t xml:space="preserve">D. Habrat, </w:t>
            </w:r>
            <w:r w:rsidRPr="00377486">
              <w:rPr>
                <w:rFonts w:ascii="Corbel" w:hAnsi="Corbel" w:cs="Arial"/>
                <w:b w:val="0"/>
                <w:color w:val="000000"/>
                <w:szCs w:val="24"/>
              </w:rPr>
              <w:t>Analiza Ryzyka Prawnego w Nowatorskiej Działalności Eksperymentalnej, Studia Prawno-Ekonomiczne, 2019</w:t>
            </w:r>
          </w:p>
          <w:p w14:paraId="4741E000" w14:textId="5F4C7D9E" w:rsidR="00377486" w:rsidRPr="00377486" w:rsidRDefault="00377486" w:rsidP="00377486">
            <w:pPr>
              <w:pStyle w:val="Punktygwne"/>
              <w:numPr>
                <w:ilvl w:val="0"/>
                <w:numId w:val="3"/>
              </w:numPr>
              <w:spacing w:before="0" w:after="0" w:line="360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77486">
              <w:rPr>
                <w:rFonts w:ascii="Corbel" w:hAnsi="Corbel"/>
                <w:b w:val="0"/>
                <w:color w:val="000000"/>
                <w:szCs w:val="24"/>
              </w:rPr>
              <w:t xml:space="preserve">M. Trybus, </w:t>
            </w:r>
            <w:r w:rsidRPr="00377486">
              <w:rPr>
                <w:rFonts w:ascii="Corbel" w:hAnsi="Corbel" w:cs="Arial"/>
                <w:b w:val="0"/>
                <w:color w:val="000000"/>
                <w:szCs w:val="24"/>
              </w:rPr>
              <w:t>Nielegalne przekroczenie granicy – aspekty prawnokarne, Studia Prawnoustrojowe nr 46, 2019 r.</w:t>
            </w:r>
          </w:p>
          <w:p w14:paraId="3E481CB8" w14:textId="468AE787" w:rsidR="00C9251D" w:rsidRPr="009530B2" w:rsidRDefault="00377486" w:rsidP="009530B2">
            <w:pPr>
              <w:pStyle w:val="Punktygwne"/>
              <w:numPr>
                <w:ilvl w:val="0"/>
                <w:numId w:val="3"/>
              </w:numPr>
              <w:spacing w:before="0" w:after="0" w:line="360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77486">
              <w:rPr>
                <w:rFonts w:ascii="Corbel" w:hAnsi="Corbel"/>
                <w:b w:val="0"/>
                <w:color w:val="000000"/>
                <w:szCs w:val="24"/>
              </w:rPr>
              <w:t xml:space="preserve">K. Czeszejko-Sochacka, </w:t>
            </w:r>
            <w:r w:rsidRPr="00377486">
              <w:rPr>
                <w:rFonts w:ascii="Corbel" w:hAnsi="Corbel" w:cs="Arial"/>
                <w:b w:val="0"/>
                <w:color w:val="000000"/>
                <w:szCs w:val="24"/>
              </w:rPr>
              <w:t>Wzięcie lub przetrzymywanie zakładnika w świetle polskiego prawa karnego, Rzeszów 2021</w:t>
            </w:r>
            <w:r w:rsidRPr="00377486">
              <w:rPr>
                <w:rFonts w:ascii="Corbel" w:hAnsi="Corbel" w:cs="Aria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7FDD9D9C" w14:textId="77777777" w:rsidR="0085747A" w:rsidRPr="00C9251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F3A61F" w14:textId="77777777" w:rsidR="0085747A" w:rsidRPr="00C9251D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 w:rsidRPr="00C9251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C9251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83768D" w14:textId="77777777" w:rsidR="00F818F6" w:rsidRDefault="00F818F6" w:rsidP="00C16ABF">
      <w:pPr>
        <w:spacing w:after="0" w:line="240" w:lineRule="auto"/>
      </w:pPr>
      <w:r>
        <w:separator/>
      </w:r>
    </w:p>
  </w:endnote>
  <w:endnote w:type="continuationSeparator" w:id="0">
    <w:p w14:paraId="748C11A8" w14:textId="77777777" w:rsidR="00F818F6" w:rsidRDefault="00F818F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98990" w14:textId="77777777" w:rsidR="00F818F6" w:rsidRDefault="00F818F6" w:rsidP="00C16ABF">
      <w:pPr>
        <w:spacing w:after="0" w:line="240" w:lineRule="auto"/>
      </w:pPr>
      <w:r>
        <w:separator/>
      </w:r>
    </w:p>
  </w:footnote>
  <w:footnote w:type="continuationSeparator" w:id="0">
    <w:p w14:paraId="32FEED6C" w14:textId="77777777" w:rsidR="00F818F6" w:rsidRDefault="00F818F6" w:rsidP="00C16ABF">
      <w:pPr>
        <w:spacing w:after="0" w:line="240" w:lineRule="auto"/>
      </w:pPr>
      <w:r>
        <w:continuationSeparator/>
      </w:r>
    </w:p>
  </w:footnote>
  <w:footnote w:id="1">
    <w:p w14:paraId="376EFA4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3F3E61"/>
    <w:multiLevelType w:val="hybridMultilevel"/>
    <w:tmpl w:val="86B8E54A"/>
    <w:lvl w:ilvl="0" w:tplc="F60A6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F41436"/>
    <w:multiLevelType w:val="hybridMultilevel"/>
    <w:tmpl w:val="45F08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1134BC"/>
    <w:multiLevelType w:val="hybridMultilevel"/>
    <w:tmpl w:val="BDCCC8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6AF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0338"/>
    <w:rsid w:val="000B192D"/>
    <w:rsid w:val="000B28EE"/>
    <w:rsid w:val="000B3E37"/>
    <w:rsid w:val="000D04B0"/>
    <w:rsid w:val="000F1C57"/>
    <w:rsid w:val="000F5615"/>
    <w:rsid w:val="00106CA6"/>
    <w:rsid w:val="00124BFF"/>
    <w:rsid w:val="0012560E"/>
    <w:rsid w:val="00127108"/>
    <w:rsid w:val="00132168"/>
    <w:rsid w:val="00134B13"/>
    <w:rsid w:val="00146BC0"/>
    <w:rsid w:val="00153C41"/>
    <w:rsid w:val="00154381"/>
    <w:rsid w:val="001630B6"/>
    <w:rsid w:val="001640A7"/>
    <w:rsid w:val="00164FA7"/>
    <w:rsid w:val="00166A03"/>
    <w:rsid w:val="001718A7"/>
    <w:rsid w:val="001737CF"/>
    <w:rsid w:val="00176083"/>
    <w:rsid w:val="00192F37"/>
    <w:rsid w:val="00195B3D"/>
    <w:rsid w:val="001A4273"/>
    <w:rsid w:val="001A70D2"/>
    <w:rsid w:val="001D3261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2AA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4B68"/>
    <w:rsid w:val="00333754"/>
    <w:rsid w:val="003343CF"/>
    <w:rsid w:val="00343D79"/>
    <w:rsid w:val="00346FE9"/>
    <w:rsid w:val="0034759A"/>
    <w:rsid w:val="003503F6"/>
    <w:rsid w:val="003530DD"/>
    <w:rsid w:val="00363F78"/>
    <w:rsid w:val="00377486"/>
    <w:rsid w:val="003851AB"/>
    <w:rsid w:val="003A0A5B"/>
    <w:rsid w:val="003A1176"/>
    <w:rsid w:val="003C0BAE"/>
    <w:rsid w:val="003D18A9"/>
    <w:rsid w:val="003D387A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39D6"/>
    <w:rsid w:val="004362C6"/>
    <w:rsid w:val="00437FA2"/>
    <w:rsid w:val="00445970"/>
    <w:rsid w:val="00461EFC"/>
    <w:rsid w:val="004652C2"/>
    <w:rsid w:val="00470053"/>
    <w:rsid w:val="004706D1"/>
    <w:rsid w:val="00471326"/>
    <w:rsid w:val="004718F4"/>
    <w:rsid w:val="0047598D"/>
    <w:rsid w:val="004840FD"/>
    <w:rsid w:val="00490F7D"/>
    <w:rsid w:val="00491678"/>
    <w:rsid w:val="00495615"/>
    <w:rsid w:val="004968E2"/>
    <w:rsid w:val="004A3EEA"/>
    <w:rsid w:val="004A4D1F"/>
    <w:rsid w:val="004D5282"/>
    <w:rsid w:val="004F1551"/>
    <w:rsid w:val="004F55A3"/>
    <w:rsid w:val="0050496F"/>
    <w:rsid w:val="005072F8"/>
    <w:rsid w:val="00513B6F"/>
    <w:rsid w:val="00517C63"/>
    <w:rsid w:val="005363C4"/>
    <w:rsid w:val="00536BDE"/>
    <w:rsid w:val="00543ACC"/>
    <w:rsid w:val="005630C1"/>
    <w:rsid w:val="0056696D"/>
    <w:rsid w:val="0059484D"/>
    <w:rsid w:val="00596C49"/>
    <w:rsid w:val="005A0855"/>
    <w:rsid w:val="005A133C"/>
    <w:rsid w:val="005A3196"/>
    <w:rsid w:val="005C080F"/>
    <w:rsid w:val="005C55E5"/>
    <w:rsid w:val="005C696A"/>
    <w:rsid w:val="005E6E85"/>
    <w:rsid w:val="005F0B8D"/>
    <w:rsid w:val="005F31D2"/>
    <w:rsid w:val="0061029B"/>
    <w:rsid w:val="00611169"/>
    <w:rsid w:val="00617230"/>
    <w:rsid w:val="00621CE1"/>
    <w:rsid w:val="00627FC9"/>
    <w:rsid w:val="00642C07"/>
    <w:rsid w:val="00647FA8"/>
    <w:rsid w:val="00650C5F"/>
    <w:rsid w:val="00654934"/>
    <w:rsid w:val="006620D9"/>
    <w:rsid w:val="00671958"/>
    <w:rsid w:val="00675843"/>
    <w:rsid w:val="00696477"/>
    <w:rsid w:val="006D050F"/>
    <w:rsid w:val="006D4E7B"/>
    <w:rsid w:val="006D6139"/>
    <w:rsid w:val="006E5D65"/>
    <w:rsid w:val="006F1282"/>
    <w:rsid w:val="006F1FBC"/>
    <w:rsid w:val="006F31E2"/>
    <w:rsid w:val="00706544"/>
    <w:rsid w:val="007072BA"/>
    <w:rsid w:val="007135AC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0E1D"/>
    <w:rsid w:val="0078168C"/>
    <w:rsid w:val="00787C2A"/>
    <w:rsid w:val="00790E27"/>
    <w:rsid w:val="007A4022"/>
    <w:rsid w:val="007A6E6E"/>
    <w:rsid w:val="007A6F8E"/>
    <w:rsid w:val="007C1404"/>
    <w:rsid w:val="007C3299"/>
    <w:rsid w:val="007C3BCC"/>
    <w:rsid w:val="007C4546"/>
    <w:rsid w:val="007D6E56"/>
    <w:rsid w:val="007E4DA2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6FCC"/>
    <w:rsid w:val="008B458B"/>
    <w:rsid w:val="008C0CC0"/>
    <w:rsid w:val="008C19A9"/>
    <w:rsid w:val="008C379D"/>
    <w:rsid w:val="008C5147"/>
    <w:rsid w:val="008C5359"/>
    <w:rsid w:val="008C5363"/>
    <w:rsid w:val="008D3DFB"/>
    <w:rsid w:val="008E5914"/>
    <w:rsid w:val="008E64F4"/>
    <w:rsid w:val="008F12C9"/>
    <w:rsid w:val="008F6066"/>
    <w:rsid w:val="008F6E29"/>
    <w:rsid w:val="00916188"/>
    <w:rsid w:val="00923D7D"/>
    <w:rsid w:val="00926F47"/>
    <w:rsid w:val="009508DF"/>
    <w:rsid w:val="00950DAC"/>
    <w:rsid w:val="009530B2"/>
    <w:rsid w:val="009543D0"/>
    <w:rsid w:val="00954A07"/>
    <w:rsid w:val="00964214"/>
    <w:rsid w:val="0098056E"/>
    <w:rsid w:val="00997F14"/>
    <w:rsid w:val="009A78D9"/>
    <w:rsid w:val="009C2488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3C48"/>
    <w:rsid w:val="00A36899"/>
    <w:rsid w:val="00A371F6"/>
    <w:rsid w:val="00A43BF6"/>
    <w:rsid w:val="00A4699B"/>
    <w:rsid w:val="00A53FA5"/>
    <w:rsid w:val="00A54817"/>
    <w:rsid w:val="00A601C8"/>
    <w:rsid w:val="00A60799"/>
    <w:rsid w:val="00A70A6E"/>
    <w:rsid w:val="00A84C85"/>
    <w:rsid w:val="00A97DE1"/>
    <w:rsid w:val="00AB053C"/>
    <w:rsid w:val="00AB7509"/>
    <w:rsid w:val="00AD1146"/>
    <w:rsid w:val="00AD2738"/>
    <w:rsid w:val="00AD27D3"/>
    <w:rsid w:val="00AD66D6"/>
    <w:rsid w:val="00AE1160"/>
    <w:rsid w:val="00AE203C"/>
    <w:rsid w:val="00AE2E74"/>
    <w:rsid w:val="00AE3A22"/>
    <w:rsid w:val="00AE5FCB"/>
    <w:rsid w:val="00AF2C1E"/>
    <w:rsid w:val="00B008F0"/>
    <w:rsid w:val="00B06142"/>
    <w:rsid w:val="00B135B1"/>
    <w:rsid w:val="00B3130B"/>
    <w:rsid w:val="00B40ADB"/>
    <w:rsid w:val="00B43809"/>
    <w:rsid w:val="00B43B77"/>
    <w:rsid w:val="00B43E80"/>
    <w:rsid w:val="00B46BD4"/>
    <w:rsid w:val="00B607DB"/>
    <w:rsid w:val="00B66529"/>
    <w:rsid w:val="00B75946"/>
    <w:rsid w:val="00B8056E"/>
    <w:rsid w:val="00B819C8"/>
    <w:rsid w:val="00B82308"/>
    <w:rsid w:val="00B846DE"/>
    <w:rsid w:val="00B90885"/>
    <w:rsid w:val="00BB520A"/>
    <w:rsid w:val="00BD3869"/>
    <w:rsid w:val="00BD66E9"/>
    <w:rsid w:val="00BD6FF4"/>
    <w:rsid w:val="00BF2C41"/>
    <w:rsid w:val="00C058B4"/>
    <w:rsid w:val="00C05F44"/>
    <w:rsid w:val="00C07C12"/>
    <w:rsid w:val="00C12334"/>
    <w:rsid w:val="00C131B5"/>
    <w:rsid w:val="00C16ABF"/>
    <w:rsid w:val="00C170AE"/>
    <w:rsid w:val="00C26CB7"/>
    <w:rsid w:val="00C324C1"/>
    <w:rsid w:val="00C36992"/>
    <w:rsid w:val="00C45BB8"/>
    <w:rsid w:val="00C56036"/>
    <w:rsid w:val="00C61DC5"/>
    <w:rsid w:val="00C67E92"/>
    <w:rsid w:val="00C70A26"/>
    <w:rsid w:val="00C766DF"/>
    <w:rsid w:val="00C9251D"/>
    <w:rsid w:val="00C94B98"/>
    <w:rsid w:val="00CA2B96"/>
    <w:rsid w:val="00CA5089"/>
    <w:rsid w:val="00CA56E5"/>
    <w:rsid w:val="00CD6897"/>
    <w:rsid w:val="00CE5BAC"/>
    <w:rsid w:val="00CE635E"/>
    <w:rsid w:val="00CF25BE"/>
    <w:rsid w:val="00CF6F04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4A22"/>
    <w:rsid w:val="00DE09C0"/>
    <w:rsid w:val="00DE4A14"/>
    <w:rsid w:val="00DF320D"/>
    <w:rsid w:val="00DF71C8"/>
    <w:rsid w:val="00E12586"/>
    <w:rsid w:val="00E129B8"/>
    <w:rsid w:val="00E21E7D"/>
    <w:rsid w:val="00E22FBC"/>
    <w:rsid w:val="00E23151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6B07"/>
    <w:rsid w:val="00EE32DE"/>
    <w:rsid w:val="00EE5457"/>
    <w:rsid w:val="00EF5E1A"/>
    <w:rsid w:val="00EF774F"/>
    <w:rsid w:val="00F070AB"/>
    <w:rsid w:val="00F17567"/>
    <w:rsid w:val="00F27A7B"/>
    <w:rsid w:val="00F27DB4"/>
    <w:rsid w:val="00F526AF"/>
    <w:rsid w:val="00F617C3"/>
    <w:rsid w:val="00F7066B"/>
    <w:rsid w:val="00F818F6"/>
    <w:rsid w:val="00F83B28"/>
    <w:rsid w:val="00F974DA"/>
    <w:rsid w:val="00FA46E5"/>
    <w:rsid w:val="00FB0D82"/>
    <w:rsid w:val="00FB7DBA"/>
    <w:rsid w:val="00FC1C25"/>
    <w:rsid w:val="00FC3F45"/>
    <w:rsid w:val="00FD1BB4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4CDE8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9251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42C0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AE3A22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C9251D"/>
    <w:rPr>
      <w:rFonts w:ascii="Cambria" w:eastAsia="Times New Roman" w:hAnsi="Cambria"/>
      <w:b/>
      <w:bCs/>
      <w:kern w:val="32"/>
      <w:sz w:val="32"/>
      <w:szCs w:val="32"/>
      <w:lang w:val="x-none"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642C0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apple-converted-space">
    <w:name w:val="apple-converted-space"/>
    <w:basedOn w:val="Domylnaczcionkaakapitu"/>
    <w:rsid w:val="00642C07"/>
  </w:style>
  <w:style w:type="character" w:customStyle="1" w:styleId="f975a">
    <w:name w:val="f_975a"/>
    <w:basedOn w:val="Domylnaczcionkaakapitu"/>
    <w:rsid w:val="00642C07"/>
  </w:style>
  <w:style w:type="character" w:customStyle="1" w:styleId="f975b">
    <w:name w:val="f_975b"/>
    <w:basedOn w:val="Domylnaczcionkaakapitu"/>
    <w:rsid w:val="00642C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E2D5A-7A44-4A16-80DF-BF9871C3F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6</Pages>
  <Words>1365</Words>
  <Characters>8196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2023-10-16T12:09:00Z</dcterms:created>
  <dcterms:modified xsi:type="dcterms:W3CDTF">2024-08-28T09:33:00Z</dcterms:modified>
</cp:coreProperties>
</file>